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5DC09A"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3E340D">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r w:rsidR="00AF6898">
        <w:fldChar w:fldCharType="begin"/>
      </w:r>
      <w:r w:rsidR="00AF6898">
        <w:instrText>DOCPROPERTY  Tdoc#  \* MERGEFORMAT</w:instrText>
      </w:r>
      <w:r w:rsidR="00AF6898">
        <w:fldChar w:fldCharType="separate"/>
      </w:r>
      <w:r w:rsidR="004B7D31" w:rsidRPr="004B7D31">
        <w:t xml:space="preserve"> </w:t>
      </w:r>
      <w:r w:rsidR="00AF6898" w:rsidRPr="00AF6898">
        <w:rPr>
          <w:b/>
          <w:i/>
          <w:noProof/>
          <w:sz w:val="28"/>
        </w:rPr>
        <w:t>S2-2312849</w:t>
      </w:r>
      <w:r w:rsidR="00AF6898">
        <w:rPr>
          <w:b/>
          <w:i/>
          <w:noProof/>
          <w:sz w:val="28"/>
        </w:rPr>
        <w:fldChar w:fldCharType="end"/>
      </w:r>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4139787F"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2E0FB6">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7E87082" w:rsidR="001E41F3" w:rsidRPr="00233BF8" w:rsidRDefault="00AF6898" w:rsidP="004246A1">
            <w:pPr>
              <w:pStyle w:val="CRCoverPage"/>
              <w:spacing w:after="0"/>
              <w:jc w:val="center"/>
              <w:rPr>
                <w:b/>
                <w:bCs/>
                <w:noProof/>
                <w:sz w:val="28"/>
                <w:szCs w:val="28"/>
              </w:rPr>
            </w:pPr>
            <w:r>
              <w:rPr>
                <w:b/>
                <w:bCs/>
                <w:sz w:val="28"/>
                <w:szCs w:val="28"/>
              </w:rPr>
              <w:t>4638</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180C798" w:rsidR="001E41F3" w:rsidRPr="00E219EA" w:rsidRDefault="007B18F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40A9777" w:rsidR="001E41F3" w:rsidRPr="004246A1" w:rsidRDefault="004246A1">
            <w:pPr>
              <w:pStyle w:val="CRCoverPage"/>
              <w:spacing w:after="0"/>
              <w:jc w:val="center"/>
              <w:rPr>
                <w:b/>
                <w:bCs/>
                <w:noProof/>
                <w:sz w:val="28"/>
              </w:rPr>
            </w:pPr>
            <w:r w:rsidRPr="00233BF8">
              <w:rPr>
                <w:b/>
                <w:bCs/>
                <w:noProof/>
                <w:sz w:val="28"/>
              </w:rPr>
              <w:t>1</w:t>
            </w:r>
            <w:r w:rsidR="007D5C8C">
              <w:rPr>
                <w:b/>
                <w:bCs/>
                <w:noProof/>
                <w:sz w:val="28"/>
              </w:rPr>
              <w:t>8</w:t>
            </w:r>
            <w:r w:rsidRPr="00233BF8">
              <w:rPr>
                <w:b/>
                <w:bCs/>
                <w:noProof/>
                <w:sz w:val="28"/>
              </w:rPr>
              <w:t>.</w:t>
            </w:r>
            <w:r w:rsidR="007D5C8C">
              <w:rPr>
                <w:b/>
                <w:bCs/>
                <w:noProof/>
                <w:sz w:val="28"/>
              </w:rPr>
              <w:t>3</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63D019" w:rsidR="001E41F3" w:rsidRPr="00E219EA" w:rsidRDefault="003E340D">
            <w:pPr>
              <w:pStyle w:val="CRCoverPage"/>
              <w:spacing w:after="0"/>
              <w:ind w:left="100"/>
              <w:rPr>
                <w:noProof/>
              </w:rPr>
            </w:pPr>
            <w:r>
              <w:rPr>
                <w:noProof/>
              </w:rPr>
              <w:t>U</w:t>
            </w:r>
            <w:r w:rsidR="00EE3A45">
              <w:rPr>
                <w:noProof/>
              </w:rPr>
              <w:t xml:space="preserve">pdate of </w:t>
            </w:r>
            <w:r w:rsidR="0059089D">
              <w:rPr>
                <w:noProof/>
              </w:rPr>
              <w:t>definition of NSAC Service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1954762D"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3E340D">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210AC0D2" w:rsidR="001E41F3" w:rsidRPr="00A76F4A" w:rsidRDefault="003E340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DD2C1C9" w:rsidR="001E41F3" w:rsidRPr="00E219EA" w:rsidRDefault="0059089D">
            <w:pPr>
              <w:pStyle w:val="CRCoverPage"/>
              <w:spacing w:after="0"/>
              <w:ind w:left="100"/>
              <w:rPr>
                <w:noProof/>
              </w:rPr>
            </w:pPr>
            <w:r>
              <w:rPr>
                <w:noProof/>
              </w:rPr>
              <w:t>1</w:t>
            </w:r>
            <w:r w:rsidR="003E340D">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3B0B7D29" w:rsidR="0059089D" w:rsidRDefault="0059089D" w:rsidP="0059089D">
            <w:pPr>
              <w:rPr>
                <w:color w:val="000000" w:themeColor="text1"/>
                <w:lang w:val="en-US"/>
              </w:rPr>
            </w:pPr>
            <w:r>
              <w:rPr>
                <w:color w:val="000000" w:themeColor="text1"/>
                <w:lang w:val="en-US"/>
              </w:rPr>
              <w:t xml:space="preserve">At SA2#159 a discussion took place on how to define the service area for NSAC, in relation to the incoming LS in </w:t>
            </w:r>
            <w:hyperlink r:id="rId14" w:history="1">
              <w:r w:rsidRPr="00DA7092">
                <w:rPr>
                  <w:rStyle w:val="Hyperlink"/>
                  <w:rFonts w:ascii="Arial" w:eastAsia="Arial" w:hAnsi="Arial" w:cs="Arial"/>
                  <w:bCs/>
                  <w:sz w:val="16"/>
                  <w:szCs w:val="16"/>
                </w:rPr>
                <w:t>S2-2310078</w:t>
              </w:r>
            </w:hyperlink>
            <w:r>
              <w:rPr>
                <w:color w:val="000000" w:themeColor="text1"/>
                <w:lang w:val="en-US"/>
              </w:rPr>
              <w:t>.</w:t>
            </w:r>
          </w:p>
          <w:p w14:paraId="6F2A02D2" w14:textId="4AE5CF95" w:rsidR="0059089D" w:rsidRDefault="0059089D" w:rsidP="0059089D">
            <w:pPr>
              <w:rPr>
                <w:color w:val="000000" w:themeColor="text1"/>
                <w:lang w:val="en-US"/>
              </w:rPr>
            </w:pPr>
            <w:r>
              <w:rPr>
                <w:color w:val="000000" w:themeColor="text1"/>
                <w:lang w:val="en-US"/>
              </w:rPr>
              <w:t xml:space="preserve">It was agreed the current definition </w:t>
            </w:r>
            <w:r w:rsidR="00EE3A45">
              <w:rPr>
                <w:color w:val="000000" w:themeColor="text1"/>
                <w:lang w:val="en-US"/>
              </w:rPr>
              <w:t xml:space="preserve"> needs clarification</w:t>
            </w:r>
            <w:r>
              <w:rPr>
                <w:color w:val="000000" w:themeColor="text1"/>
                <w:lang w:val="en-US"/>
              </w:rPr>
              <w:t>.</w:t>
            </w:r>
          </w:p>
          <w:p w14:paraId="78BF67F0" w14:textId="3CA4628B" w:rsidR="0059089D" w:rsidRDefault="0059089D" w:rsidP="0059089D">
            <w:pPr>
              <w:rPr>
                <w:color w:val="000000" w:themeColor="text1"/>
                <w:lang w:val="en-US"/>
              </w:rPr>
            </w:pPr>
            <w:r>
              <w:rPr>
                <w:color w:val="000000" w:themeColor="text1"/>
                <w:lang w:val="en-US"/>
              </w:rPr>
              <w:t>The service area is an area served by the NSACF, hence it is an attribute of this NSAC</w:t>
            </w:r>
            <w:r w:rsidR="00EE3A45">
              <w:rPr>
                <w:color w:val="000000" w:themeColor="text1"/>
                <w:lang w:val="en-US"/>
              </w:rPr>
              <w:t>F. The service area a consumer NF belongs to is configured in the NF. The consumer NF indicates the NSAC SA in discovery of NSACF. The NSACF registers the Service Area(s) it supports.</w:t>
            </w:r>
          </w:p>
          <w:p w14:paraId="63201086" w14:textId="43DD9746" w:rsidR="00493B0E" w:rsidRDefault="00493B0E" w:rsidP="0059089D">
            <w:pPr>
              <w:rPr>
                <w:color w:val="000000" w:themeColor="text1"/>
                <w:lang w:val="en-US"/>
              </w:rPr>
            </w:pPr>
            <w:r>
              <w:rPr>
                <w:color w:val="000000" w:themeColor="text1"/>
                <w:lang w:val="en-US"/>
              </w:rPr>
              <w:t xml:space="preserve">Companion 23.501 CR </w:t>
            </w:r>
            <w:r w:rsidR="00AF6898">
              <w:rPr>
                <w:color w:val="000000" w:themeColor="text1"/>
                <w:lang w:val="en-US"/>
              </w:rPr>
              <w:t xml:space="preserve">in </w:t>
            </w:r>
            <w:r w:rsidR="00AF6898" w:rsidRPr="00AF6898">
              <w:rPr>
                <w:color w:val="000000" w:themeColor="text1"/>
                <w:lang w:val="en-US"/>
              </w:rPr>
              <w:t>S2-2312836</w:t>
            </w:r>
            <w:r w:rsidR="00AF6898">
              <w:rPr>
                <w:color w:val="000000" w:themeColor="text1"/>
                <w:lang w:val="en-US"/>
              </w:rPr>
              <w:t xml:space="preserve"> </w:t>
            </w:r>
            <w:r>
              <w:rPr>
                <w:color w:val="000000" w:themeColor="text1"/>
                <w:lang w:val="en-US"/>
              </w:rPr>
              <w:t>update</w:t>
            </w:r>
            <w:r w:rsidR="00AF6898">
              <w:rPr>
                <w:color w:val="000000" w:themeColor="text1"/>
                <w:lang w:val="en-US"/>
              </w:rPr>
              <w:t xml:space="preserve">s </w:t>
            </w:r>
            <w:r>
              <w:rPr>
                <w:color w:val="000000" w:themeColor="text1"/>
                <w:lang w:val="en-US"/>
              </w:rPr>
              <w:t xml:space="preserve"> the definition of</w:t>
            </w:r>
            <w:r w:rsidR="003E340D">
              <w:rPr>
                <w:color w:val="000000" w:themeColor="text1"/>
                <w:lang w:val="en-US"/>
              </w:rPr>
              <w:t xml:space="preserve"> NSAC</w:t>
            </w:r>
            <w:r>
              <w:rPr>
                <w:color w:val="000000" w:themeColor="text1"/>
                <w:lang w:val="en-US"/>
              </w:rPr>
              <w:t xml:space="preserve"> Service area and how it is identified. In 23.50</w:t>
            </w:r>
            <w:r w:rsidR="003E340D">
              <w:rPr>
                <w:color w:val="000000" w:themeColor="text1"/>
                <w:lang w:val="en-US"/>
              </w:rPr>
              <w:t>2</w:t>
            </w:r>
            <w:r>
              <w:rPr>
                <w:color w:val="000000" w:themeColor="text1"/>
                <w:lang w:val="en-US"/>
              </w:rPr>
              <w:t xml:space="preserve"> we just need to tidy up the text to align with 23.501 terms.</w:t>
            </w:r>
          </w:p>
          <w:p w14:paraId="708AA7DE" w14:textId="5ED1CE8C" w:rsidR="00A30754" w:rsidRPr="00A30754" w:rsidRDefault="00A30754" w:rsidP="0059089D">
            <w:pPr>
              <w:rPr>
                <w:color w:val="000000" w:themeColor="text1"/>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31EDBDBC" w:rsidR="00912E0E" w:rsidRDefault="00493B0E">
            <w:pPr>
              <w:pStyle w:val="CRCoverPage"/>
              <w:spacing w:after="0"/>
              <w:ind w:left="100"/>
              <w:rPr>
                <w:noProof/>
              </w:rPr>
            </w:pPr>
            <w:r>
              <w:rPr>
                <w:noProof/>
              </w:rPr>
              <w:t>the teminology is aligned with 23.501 CRs</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FB99" w:rsidR="001E41F3" w:rsidRPr="00E219EA" w:rsidRDefault="0059089D">
            <w:pPr>
              <w:pStyle w:val="CRCoverPage"/>
              <w:spacing w:after="0"/>
              <w:ind w:left="100"/>
              <w:rPr>
                <w:noProof/>
              </w:rPr>
            </w:pPr>
            <w:r>
              <w:rPr>
                <w:noProof/>
              </w:rPr>
              <w:t>Confusion specification that may not be clear to use for CT4</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DC304" w:rsidR="001E41F3" w:rsidRPr="00E219EA" w:rsidRDefault="003E340D">
            <w:pPr>
              <w:pStyle w:val="CRCoverPage"/>
              <w:spacing w:after="0"/>
              <w:ind w:left="100"/>
              <w:rPr>
                <w:noProof/>
              </w:rPr>
            </w:pPr>
            <w:r>
              <w:t>4.2.11.2a</w:t>
            </w:r>
            <w:r w:rsidRPr="00140E21">
              <w:rPr>
                <w:lang w:eastAsia="zh-CN"/>
              </w:rPr>
              <w:t xml:space="preserve"> </w:t>
            </w:r>
            <w:r>
              <w:rPr>
                <w:lang w:eastAsia="zh-CN"/>
              </w:rPr>
              <w:t xml:space="preserve">, </w:t>
            </w:r>
            <w:r>
              <w:t>4.2.11.4a</w:t>
            </w:r>
            <w:r w:rsidRPr="00140E21">
              <w:rPr>
                <w:lang w:eastAsia="zh-CN"/>
              </w:rPr>
              <w:t xml:space="preserve"> </w:t>
            </w:r>
            <w:r>
              <w:rPr>
                <w:lang w:eastAsia="zh-CN"/>
              </w:rPr>
              <w:t xml:space="preserve">, </w:t>
            </w:r>
            <w:r w:rsidR="007D5C8C" w:rsidRPr="00140E21">
              <w:rPr>
                <w:lang w:eastAsia="zh-CN"/>
              </w:rPr>
              <w:t>5.2.7.2.2</w:t>
            </w:r>
            <w:r w:rsidR="007D5C8C">
              <w:rPr>
                <w:lang w:eastAsia="zh-CN"/>
              </w:rPr>
              <w:t xml:space="preserve">, </w:t>
            </w:r>
            <w:r w:rsidR="00525170">
              <w:rPr>
                <w:noProof/>
              </w:rPr>
              <w:t>5.2.7.3.2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5"/>
          <w:footnotePr>
            <w:numRestart w:val="eachSect"/>
          </w:footnotePr>
          <w:pgSz w:w="11907" w:h="16840" w:code="9"/>
          <w:pgMar w:top="1418" w:right="1134" w:bottom="1134" w:left="1134" w:header="680" w:footer="567" w:gutter="0"/>
          <w:cols w:space="720"/>
        </w:sectPr>
      </w:pPr>
    </w:p>
    <w:p w14:paraId="3E7D570E" w14:textId="30FEEA70"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r w:rsidR="007C6201">
        <w:rPr>
          <w:rFonts w:ascii="Arial" w:hAnsi="Arial"/>
          <w:i/>
          <w:color w:val="FF0000"/>
          <w:sz w:val="24"/>
          <w:lang w:val="en-US"/>
        </w:rPr>
        <w:t>S</w:t>
      </w:r>
    </w:p>
    <w:p w14:paraId="1511FC01" w14:textId="77777777" w:rsidR="00204000" w:rsidRDefault="00204000" w:rsidP="00525170">
      <w:pPr>
        <w:pStyle w:val="Heading5"/>
        <w:rPr>
          <w:lang w:eastAsia="zh-CN"/>
        </w:rPr>
      </w:pPr>
      <w:bookmarkStart w:id="1" w:name="_Toc45193537"/>
      <w:bookmarkStart w:id="2" w:name="_Toc47593169"/>
      <w:bookmarkStart w:id="3" w:name="_Toc51835256"/>
      <w:bookmarkStart w:id="4" w:name="_Toc145939014"/>
      <w:bookmarkStart w:id="5" w:name="_Toc145935377"/>
    </w:p>
    <w:p w14:paraId="17C2E458" w14:textId="77777777" w:rsidR="003E340D" w:rsidRDefault="003E340D" w:rsidP="003E340D">
      <w:pPr>
        <w:pStyle w:val="Heading4"/>
      </w:pPr>
      <w:bookmarkStart w:id="6" w:name="_Toc145939374"/>
      <w:r>
        <w:t>4.2.11.2a</w:t>
      </w:r>
      <w:r>
        <w:tab/>
        <w:t>Hierarchical NSACF-based Number of UEs per network slice availability check and update procedure</w:t>
      </w:r>
      <w:bookmarkEnd w:id="6"/>
    </w:p>
    <w:p w14:paraId="2ABEBCFE" w14:textId="77777777" w:rsidR="003E340D" w:rsidRDefault="003E340D" w:rsidP="003E340D">
      <w:pPr>
        <w:pStyle w:val="TH"/>
      </w:pPr>
      <w:r w:rsidRPr="00042036">
        <w:rPr>
          <w:rFonts w:eastAsia="Malgun Gothic"/>
        </w:rPr>
        <w:object w:dxaOrig="15528" w:dyaOrig="11904" w14:anchorId="5EC3C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300.75pt" o:ole="">
            <v:imagedata r:id="rId16" o:title="" croptop="1475f" cropbottom="11871f" cropleft="1086f" cropright="1153f"/>
          </v:shape>
          <o:OLEObject Type="Embed" ProgID="Visio.Drawing.15" ShapeID="_x0000_i1025" DrawAspect="Content" ObjectID="_1760513561" r:id="rId17"/>
        </w:object>
      </w:r>
    </w:p>
    <w:p w14:paraId="72651883" w14:textId="77777777" w:rsidR="003E340D" w:rsidRDefault="003E340D" w:rsidP="003E340D">
      <w:pPr>
        <w:pStyle w:val="TF"/>
      </w:pPr>
      <w:bookmarkStart w:id="7" w:name="_CRFigure4_2_11_2a1"/>
      <w:r>
        <w:t xml:space="preserve">Figure </w:t>
      </w:r>
      <w:bookmarkEnd w:id="7"/>
      <w:r>
        <w:t>4.2.11.2a-1: Hierarchical NSACF-based Number of UEs per network slice availability check and update procedure</w:t>
      </w:r>
    </w:p>
    <w:p w14:paraId="2B6A5B4B" w14:textId="77777777" w:rsidR="003E340D" w:rsidRDefault="003E340D" w:rsidP="003E340D">
      <w:r>
        <w:t>For an S-NSSAIs subject to counting of the number of registered UEs, if hierarchical NSACF architecture is deployed in the network the enforcement of maximum number of UEs registered for an S-NSSAI is performed as follows:</w:t>
      </w:r>
    </w:p>
    <w:p w14:paraId="2A3D0FE8" w14:textId="77777777" w:rsidR="003E340D" w:rsidRDefault="003E340D" w:rsidP="003E340D">
      <w:pPr>
        <w:pStyle w:val="B1"/>
      </w:pPr>
      <w:r>
        <w:t>1.</w:t>
      </w:r>
      <w:r>
        <w:tab/>
        <w:t>Same as the step 1 defined in clause 4.2.11.2.</w:t>
      </w:r>
    </w:p>
    <w:p w14:paraId="039811F3" w14:textId="5B7FBCD6" w:rsidR="003E340D" w:rsidRDefault="003E340D" w:rsidP="003E340D">
      <w:pPr>
        <w:pStyle w:val="B1"/>
      </w:pPr>
      <w:r>
        <w:t>2.</w:t>
      </w:r>
      <w:r>
        <w:tab/>
        <w:t xml:space="preserve">In addition to the information included in the Nnsacf_NSAC_NumOfUEsUpdate_Request as described in the step 2 of clause 4.2.11.2, the AMF may provide UE already registered indication to the NSACF if the registered S-NSSAI has already been registered in another </w:t>
      </w:r>
      <w:ins w:id="8" w:author="Nokia" w:date="2023-11-03T10:42:00Z">
        <w:r>
          <w:t xml:space="preserve">NSAC </w:t>
        </w:r>
      </w:ins>
      <w:r>
        <w:t>service area before. The AMF determines the indication based on the received the Allowed NSSAI information from source AMF (in case of inter AMF handover) or from SMF+PGW-C (in case of mobility from EPS to 5GS).</w:t>
      </w:r>
    </w:p>
    <w:p w14:paraId="7BF54282" w14:textId="77777777" w:rsidR="003E340D" w:rsidRDefault="003E340D" w:rsidP="003E340D">
      <w:pPr>
        <w:pStyle w:val="B1"/>
      </w:pPr>
      <w:r>
        <w:t>3.</w:t>
      </w:r>
      <w:r>
        <w:tab/>
        <w:t>The NSACF performs NSAC for the indicated S-NSSAI.</w:t>
      </w:r>
    </w:p>
    <w:p w14:paraId="0B056E04" w14:textId="77777777" w:rsidR="003E340D" w:rsidRDefault="003E340D" w:rsidP="003E340D">
      <w:pPr>
        <w:pStyle w:val="B1"/>
      </w:pPr>
      <w:r>
        <w:tab/>
        <w:t>If the update flag parameter from the AMF indicates increase, the following applies:</w:t>
      </w:r>
    </w:p>
    <w:p w14:paraId="6A5A3B6F" w14:textId="77777777" w:rsidR="003E340D" w:rsidRDefault="003E340D" w:rsidP="003E340D">
      <w:pPr>
        <w:pStyle w:val="B2"/>
      </w:pPr>
      <w:r>
        <w:t>-</w:t>
      </w:r>
      <w:r>
        <w:tab/>
        <w:t>For NSACF which support UE admission quota based control:</w:t>
      </w:r>
    </w:p>
    <w:p w14:paraId="22A70311" w14:textId="77777777" w:rsidR="003E340D" w:rsidRDefault="003E340D" w:rsidP="003E340D">
      <w:pPr>
        <w:pStyle w:val="B3"/>
      </w:pPr>
      <w:r>
        <w:t>-</w:t>
      </w:r>
      <w:r>
        <w:tab/>
        <w:t>If the local maximum number of UEs is not reached yet, the NSACF executes the same action as the step 3 defined in clause 4.2.11.2. Steps 4-8 are skipped.</w:t>
      </w:r>
    </w:p>
    <w:p w14:paraId="7C2D72AC" w14:textId="77777777" w:rsidR="003E340D" w:rsidRDefault="003E340D" w:rsidP="003E340D">
      <w:pPr>
        <w:pStyle w:val="B3"/>
      </w:pPr>
      <w:r>
        <w:t>-</w:t>
      </w:r>
      <w:r>
        <w:tab/>
        <w:t>If the local maximum number of UEs is reached, the NSACF sends a delegation request to the Primary NSACF. Steps 4-9 are executed.</w:t>
      </w:r>
    </w:p>
    <w:p w14:paraId="769525F8" w14:textId="77777777" w:rsidR="003E340D" w:rsidRDefault="003E340D" w:rsidP="003E340D">
      <w:pPr>
        <w:pStyle w:val="B2"/>
      </w:pPr>
      <w:r>
        <w:t>-</w:t>
      </w:r>
      <w:r>
        <w:tab/>
        <w:t>For NSACF which support UE admission threshold-based control:</w:t>
      </w:r>
    </w:p>
    <w:p w14:paraId="52DE941A" w14:textId="77777777" w:rsidR="003E340D" w:rsidRDefault="003E340D" w:rsidP="003E340D">
      <w:pPr>
        <w:pStyle w:val="B3"/>
      </w:pPr>
      <w:r>
        <w:lastRenderedPageBreak/>
        <w:t>-</w:t>
      </w:r>
      <w:r>
        <w:tab/>
        <w:t>If the UE admission is below the threshold level, the NSACF executes the same action as the step 3 defined in clause 4.2.11.2. Steps 4-8 are skipped.</w:t>
      </w:r>
    </w:p>
    <w:p w14:paraId="3FE490C6" w14:textId="77777777" w:rsidR="003E340D" w:rsidRDefault="003E340D" w:rsidP="003E340D">
      <w:pPr>
        <w:pStyle w:val="B3"/>
      </w:pPr>
      <w:r>
        <w:t>-</w:t>
      </w:r>
      <w:r>
        <w:tab/>
        <w:t>If the UE admission is at or above the threshold level and the local maximum number has not been reached, the NSACF checks whether the UE already registered indication is present.</w:t>
      </w:r>
    </w:p>
    <w:p w14:paraId="3E92C1EA" w14:textId="77777777" w:rsidR="003E340D" w:rsidRDefault="003E340D" w:rsidP="003E340D">
      <w:pPr>
        <w:pStyle w:val="B4"/>
      </w:pPr>
      <w:r>
        <w:t>-</w:t>
      </w:r>
      <w:r>
        <w:tab/>
        <w:t>If the UE already registered indication is not present then the NSACF immediately rejects the NSAC request. Steps 4-8 are skipped.</w:t>
      </w:r>
    </w:p>
    <w:p w14:paraId="1F25FA83" w14:textId="77777777" w:rsidR="003E340D" w:rsidRDefault="003E340D" w:rsidP="003E340D">
      <w:pPr>
        <w:pStyle w:val="B4"/>
      </w:pPr>
      <w:r>
        <w:t>-</w:t>
      </w:r>
      <w:r>
        <w:tab/>
        <w:t>If the UE already registered indication is present the NSACF executes the same action as the step 3 defined in clause 4.2.11.2 in order to allow for service continuity. Steps 4-8 are skipped.</w:t>
      </w:r>
    </w:p>
    <w:p w14:paraId="0F083887" w14:textId="77777777" w:rsidR="003E340D" w:rsidRDefault="003E340D" w:rsidP="003E340D">
      <w:pPr>
        <w:pStyle w:val="B3"/>
      </w:pPr>
      <w:r>
        <w:t>-</w:t>
      </w:r>
      <w:r>
        <w:tab/>
        <w:t>If the local maximum number has been reached and the UE already registered indication is present then the NSACF sends a delegation request of NSAC to the Primary NSACF in order to allow for service continuity. Steps 4-9 are executed.</w:t>
      </w:r>
    </w:p>
    <w:p w14:paraId="496D4AB7" w14:textId="77777777" w:rsidR="003E340D" w:rsidRDefault="003E340D" w:rsidP="003E340D">
      <w:pPr>
        <w:pStyle w:val="B1"/>
      </w:pPr>
      <w:r>
        <w:tab/>
        <w:t>If the update flag parameter from the AMF indicates decrease, the following applies:</w:t>
      </w:r>
    </w:p>
    <w:p w14:paraId="00D826C0" w14:textId="77777777" w:rsidR="003E340D" w:rsidRDefault="003E340D" w:rsidP="003E340D">
      <w:pPr>
        <w:pStyle w:val="B2"/>
      </w:pPr>
      <w:r>
        <w:t>-</w:t>
      </w:r>
      <w:r>
        <w:tab/>
        <w:t>If the UE entry to be deleted is stored at the NSACF, the NSACF executes the same action as the step 3 defined in clause 4.2.11.2. Steps 4-8 are skipped.</w:t>
      </w:r>
    </w:p>
    <w:p w14:paraId="7F53462C" w14:textId="77777777" w:rsidR="003E340D" w:rsidRDefault="003E340D" w:rsidP="003E340D">
      <w:pPr>
        <w:pStyle w:val="B2"/>
      </w:pPr>
      <w:r>
        <w:t>-</w:t>
      </w:r>
      <w:r>
        <w:tab/>
        <w:t>If the UE entry to be deleted is not stored at the NSACF, the NSACF sends a delegation request of NSAC to the Primary NSACF. Steps 4-9 are executed.</w:t>
      </w:r>
    </w:p>
    <w:p w14:paraId="38B80F8E" w14:textId="2FD3F687" w:rsidR="003E340D" w:rsidRDefault="003E340D" w:rsidP="003E340D">
      <w:pPr>
        <w:pStyle w:val="B1"/>
      </w:pPr>
      <w:r>
        <w:t>4.</w:t>
      </w:r>
      <w:r>
        <w:tab/>
        <w:t xml:space="preserve">If the Primary NSACF has not been discovered before, the NSACF discovers and selects the Primary NSACF which manages the entire PLMN </w:t>
      </w:r>
      <w:ins w:id="9" w:author="Nokia" w:date="2023-11-03T10:42:00Z">
        <w:r>
          <w:t xml:space="preserve">NSAC </w:t>
        </w:r>
      </w:ins>
      <w:r>
        <w:t>service area according to clause 6.3.22 of TS 23.501 [2].</w:t>
      </w:r>
    </w:p>
    <w:p w14:paraId="08398C7C" w14:textId="77777777" w:rsidR="003E340D" w:rsidRDefault="003E340D" w:rsidP="003E340D">
      <w:pPr>
        <w:pStyle w:val="B1"/>
      </w:pPr>
      <w:r>
        <w:t>5.</w:t>
      </w:r>
      <w:r>
        <w:tab/>
        <w:t>The NSACF invokes Nnsacf_NSAC_NumOfUEsUpdate_Request to the Primary NSACF. The request includes the NSAC request information received from AMF, which may include the UE already Registered indication only if it is received from AMF and the UE admission type is quota-based.</w:t>
      </w:r>
    </w:p>
    <w:p w14:paraId="22CF38FB" w14:textId="77777777" w:rsidR="003E340D" w:rsidRDefault="003E340D" w:rsidP="003E340D">
      <w:pPr>
        <w:pStyle w:val="B1"/>
      </w:pPr>
      <w:r>
        <w:t>6.</w:t>
      </w:r>
      <w:r>
        <w:tab/>
        <w:t>The Primary NSACF performs NSAC for the indicated S-NSSAI.</w:t>
      </w:r>
    </w:p>
    <w:p w14:paraId="02C9B70D" w14:textId="77777777" w:rsidR="003E340D" w:rsidRDefault="003E340D" w:rsidP="003E340D">
      <w:pPr>
        <w:pStyle w:val="B1"/>
      </w:pPr>
      <w:r>
        <w:tab/>
        <w:t>If the update flag parameter from the NSACF indicates increase, the following applies:</w:t>
      </w:r>
    </w:p>
    <w:p w14:paraId="0F80143D" w14:textId="77777777" w:rsidR="003E340D" w:rsidRDefault="003E340D" w:rsidP="003E340D">
      <w:pPr>
        <w:pStyle w:val="B2"/>
      </w:pPr>
      <w:r>
        <w:t>-</w:t>
      </w:r>
      <w:r>
        <w:tab/>
        <w:t>If the Primary NSACF decided to delegate the NSAC update request to the NSACF, per the applied UE admission type of the network, the Primary NSACF adjusts the local maximum number for UE quota-based admission or the UE admission threshold for UE admission-threshold in its response to the NSACF. The Primary NSACF does not create a new entry associated with the UE ID in the received NSAC request.</w:t>
      </w:r>
    </w:p>
    <w:p w14:paraId="3F952993" w14:textId="77777777" w:rsidR="003E340D" w:rsidRDefault="003E340D" w:rsidP="003E340D">
      <w:pPr>
        <w:pStyle w:val="NO"/>
      </w:pPr>
      <w:r>
        <w:t>NOTE 1:</w:t>
      </w:r>
      <w:r>
        <w:tab/>
        <w:t>When NSACF sends a delegation request to the Primary NSACF, the Primary NSACF either increases local maximum number at NSACF or rejects the NSAC request.</w:t>
      </w:r>
    </w:p>
    <w:p w14:paraId="5868CCD5" w14:textId="77777777" w:rsidR="003E340D" w:rsidRDefault="003E340D" w:rsidP="003E340D">
      <w:pPr>
        <w:pStyle w:val="B2"/>
      </w:pPr>
      <w:r>
        <w:t>-</w:t>
      </w:r>
      <w:r>
        <w:tab/>
        <w:t>For quota-based admission type and if the Primary NSACF decided not to delegate the request to the NSACF and the UE already Registered indication is not included, the Primary NSACF rejects the NSAC request. If the UE already Registered indication is included and if the Primary NSACF decided to store the UE entry, it creates a new entry associated with the UE ID within the received NSAC. If the Primary NSACF is not able to store the UE entry, it rejects the request. The primary NSACF respond accordingly the NSACF as for step 7.</w:t>
      </w:r>
    </w:p>
    <w:p w14:paraId="4786FED1" w14:textId="77777777" w:rsidR="003E340D" w:rsidRDefault="003E340D" w:rsidP="003E340D">
      <w:pPr>
        <w:pStyle w:val="B2"/>
      </w:pPr>
      <w:r>
        <w:t>-</w:t>
      </w:r>
      <w:r>
        <w:tab/>
        <w:t>For threshold-based admission and if the Primary NSACF decided not to delegate the request to the NSACF, the same action as for step 3 in clause 4.2.11.2 is executed with the replacement of NSACF with Primary NSACF.</w:t>
      </w:r>
    </w:p>
    <w:p w14:paraId="20EA5FEF" w14:textId="5A937F86" w:rsidR="003E340D" w:rsidRDefault="003E340D" w:rsidP="003E340D">
      <w:pPr>
        <w:pStyle w:val="NO"/>
      </w:pPr>
      <w:r>
        <w:t>NOTE 2:</w:t>
      </w:r>
      <w:r>
        <w:tab/>
        <w:t xml:space="preserve">To support the session continuity across different </w:t>
      </w:r>
      <w:ins w:id="10" w:author="Nokia" w:date="2023-11-03T10:41:00Z">
        <w:r>
          <w:t xml:space="preserve">NSAC </w:t>
        </w:r>
      </w:ins>
      <w:r>
        <w:t>service area, the Primary NSACF always reserves part of the global maximum number for its own use, i.e. the whole global maximum number is not distributed to all contacted NSACF(s).</w:t>
      </w:r>
    </w:p>
    <w:p w14:paraId="5A6F1CA7" w14:textId="77777777" w:rsidR="003E340D" w:rsidRDefault="003E340D" w:rsidP="003E340D">
      <w:pPr>
        <w:pStyle w:val="B1"/>
      </w:pPr>
      <w:r>
        <w:tab/>
        <w:t>If the update flag parameter from the NSACF indicates decrease and the UE entry is managed by the Primary NSACF, the same action as step 3 in clause 4.2.11.2 is executed with the replacement of NSACF with Primary NSAC. This applies to both admission types.</w:t>
      </w:r>
    </w:p>
    <w:p w14:paraId="73AB21C9" w14:textId="77777777" w:rsidR="003E340D" w:rsidRDefault="003E340D" w:rsidP="003E340D">
      <w:pPr>
        <w:pStyle w:val="B1"/>
      </w:pPr>
      <w:r>
        <w:t>7.</w:t>
      </w:r>
      <w:r>
        <w:tab/>
        <w:t>The Primary NSACF returns the Nnsacf_NSAC_NumOfUEsUpdate_Response message to the NSACF. The response may include the indication (e.g. rejection).</w:t>
      </w:r>
    </w:p>
    <w:p w14:paraId="073C042C" w14:textId="77777777" w:rsidR="003E340D" w:rsidRDefault="003E340D" w:rsidP="003E340D">
      <w:pPr>
        <w:pStyle w:val="B1"/>
      </w:pPr>
      <w:r>
        <w:lastRenderedPageBreak/>
        <w:tab/>
        <w:t>If the Primary NSACF determines to adjust the configured value stored at the NSACF, the updated local maximum number of UEs or UE admission threshold is also included in the response respectively.</w:t>
      </w:r>
    </w:p>
    <w:p w14:paraId="2478D20B" w14:textId="77777777" w:rsidR="003E340D" w:rsidRDefault="003E340D" w:rsidP="003E340D">
      <w:pPr>
        <w:pStyle w:val="B1"/>
      </w:pPr>
      <w:r>
        <w:t>8.</w:t>
      </w:r>
      <w:r>
        <w:tab/>
        <w:t>The NSACF checks the response from Primary NSACF.</w:t>
      </w:r>
    </w:p>
    <w:p w14:paraId="4A1EC377" w14:textId="77777777" w:rsidR="003E340D" w:rsidRDefault="003E340D" w:rsidP="003E340D">
      <w:pPr>
        <w:pStyle w:val="B1"/>
      </w:pPr>
      <w:r>
        <w:t>If the response includes the updated configured value,</w:t>
      </w:r>
    </w:p>
    <w:p w14:paraId="193D9369" w14:textId="77777777" w:rsidR="003E340D" w:rsidRDefault="003E340D" w:rsidP="003E340D">
      <w:pPr>
        <w:pStyle w:val="B2"/>
      </w:pPr>
      <w:r>
        <w:t>-</w:t>
      </w:r>
      <w:r>
        <w:tab/>
        <w:t>The NSACF, which supports UE admission quota based control, replaces the existing local maximum number of UEs with the received updated value. The same action is executed as for step 3 in clause 4.2.11.2 based on the updated configured value.</w:t>
      </w:r>
    </w:p>
    <w:p w14:paraId="6A4CDB30" w14:textId="77777777" w:rsidR="003E340D" w:rsidRDefault="003E340D" w:rsidP="003E340D">
      <w:pPr>
        <w:pStyle w:val="B2"/>
      </w:pPr>
      <w:r>
        <w:t>-</w:t>
      </w:r>
      <w:r>
        <w:tab/>
        <w:t>The NSACF, which supports UE admission threshold based control, replaces the existing UE admission threshold with the received updated value. The same action is executed as for step 3 in clause 4.2.11.2 based on the updated configured value.</w:t>
      </w:r>
    </w:p>
    <w:p w14:paraId="2181BB8C" w14:textId="77777777" w:rsidR="003E340D" w:rsidRDefault="003E340D" w:rsidP="003E340D">
      <w:pPr>
        <w:pStyle w:val="B1"/>
      </w:pPr>
      <w:r>
        <w:tab/>
        <w:t>If the response does not include the updated configured value, the NSACF returns the response to AMF based on the received NSAC response from Primary NSACF.</w:t>
      </w:r>
    </w:p>
    <w:p w14:paraId="0904AE0C" w14:textId="77777777" w:rsidR="003E340D" w:rsidRDefault="003E340D" w:rsidP="003E340D">
      <w:pPr>
        <w:pStyle w:val="B1"/>
      </w:pPr>
      <w:r>
        <w:t>9.</w:t>
      </w:r>
      <w:r>
        <w:tab/>
        <w:t>Same as for step 4 defined in clause 4.2.11.2.</w:t>
      </w:r>
    </w:p>
    <w:p w14:paraId="2508B099" w14:textId="77777777" w:rsidR="003E340D" w:rsidRDefault="003E340D" w:rsidP="003E340D">
      <w:pPr>
        <w:rPr>
          <w:lang w:eastAsia="zh-CN"/>
        </w:rPr>
      </w:pPr>
    </w:p>
    <w:p w14:paraId="3D23570D" w14:textId="7BC177A7" w:rsidR="003E340D" w:rsidRPr="00E219EA" w:rsidRDefault="003E340D" w:rsidP="003E34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48317C8A" w14:textId="77777777" w:rsidR="003E340D" w:rsidRDefault="003E340D" w:rsidP="003E340D">
      <w:pPr>
        <w:pStyle w:val="Heading4"/>
      </w:pPr>
      <w:bookmarkStart w:id="11" w:name="_Toc145939377"/>
      <w:r>
        <w:t>4.2.11.4a</w:t>
      </w:r>
      <w:r>
        <w:tab/>
        <w:t>Hierarchical NSACF-based Number of PDU Sessions per network slice availability check and update procedure</w:t>
      </w:r>
      <w:bookmarkEnd w:id="11"/>
    </w:p>
    <w:p w14:paraId="2D838A4F" w14:textId="77777777" w:rsidR="003E340D" w:rsidRDefault="003E340D" w:rsidP="003E340D">
      <w:pPr>
        <w:pStyle w:val="TH"/>
      </w:pPr>
      <w:r w:rsidRPr="00042036">
        <w:rPr>
          <w:rFonts w:eastAsia="Malgun Gothic"/>
        </w:rPr>
        <w:object w:dxaOrig="15346" w:dyaOrig="11416" w14:anchorId="1D9069A4">
          <v:shape id="_x0000_i1026" type="#_x0000_t75" style="width:463.5pt;height:267.75pt" o:ole="">
            <v:imagedata r:id="rId18" o:title="" cropbottom="15533f" cropright="1214f"/>
          </v:shape>
          <o:OLEObject Type="Embed" ProgID="Visio.Drawing.15" ShapeID="_x0000_i1026" DrawAspect="Content" ObjectID="_1760513562" r:id="rId19"/>
        </w:object>
      </w:r>
    </w:p>
    <w:p w14:paraId="2A5DB9D0" w14:textId="77777777" w:rsidR="003E340D" w:rsidRDefault="003E340D" w:rsidP="003E340D">
      <w:pPr>
        <w:pStyle w:val="TF"/>
      </w:pPr>
      <w:bookmarkStart w:id="12" w:name="_CRFigure4_2_11_4a1"/>
      <w:r>
        <w:t xml:space="preserve">Figure </w:t>
      </w:r>
      <w:bookmarkEnd w:id="12"/>
      <w:r>
        <w:t>4.2.11.4a-1: Hierarchical NSAC-based number of PDU Sessions per network slice availability check and update procedure</w:t>
      </w:r>
    </w:p>
    <w:p w14:paraId="68AE347B" w14:textId="77777777" w:rsidR="003E340D" w:rsidRDefault="003E340D" w:rsidP="003E340D">
      <w:r>
        <w:t>For an S-NSSAI subject to counting of the number of PDU sessions, if hierarchical NSACF architecture is deployed in the network the enforcement of maximum number of PDU Session established for an S-NSSAI is performed as follow:</w:t>
      </w:r>
    </w:p>
    <w:p w14:paraId="7E203D4E" w14:textId="77777777" w:rsidR="003E340D" w:rsidRDefault="003E340D" w:rsidP="003E340D">
      <w:pPr>
        <w:pStyle w:val="B1"/>
      </w:pPr>
      <w:r>
        <w:t>1-2.</w:t>
      </w:r>
      <w:r>
        <w:tab/>
        <w:t>Same as for steps 1-2 defined in clause 4.2.11.4.</w:t>
      </w:r>
    </w:p>
    <w:p w14:paraId="35DCC562" w14:textId="77777777" w:rsidR="003E340D" w:rsidRDefault="003E340D" w:rsidP="003E340D">
      <w:pPr>
        <w:pStyle w:val="B1"/>
      </w:pPr>
      <w:r>
        <w:t>3.</w:t>
      </w:r>
      <w:r>
        <w:tab/>
        <w:t>The NSACF performs NSAC for the indicated S-NSSAI.</w:t>
      </w:r>
    </w:p>
    <w:p w14:paraId="718D17BE" w14:textId="77777777" w:rsidR="003E340D" w:rsidRDefault="003E340D" w:rsidP="003E340D">
      <w:pPr>
        <w:pStyle w:val="B1"/>
      </w:pPr>
      <w:r>
        <w:tab/>
        <w:t>If the PDU session ID entry update at the NSACF is possible, e.g. create a new entry associated with the received NSAC request for increase case, the same action as for step 3 defined in clause 4.2.11.4 is executed. Steps 4-8 are skipped.</w:t>
      </w:r>
    </w:p>
    <w:p w14:paraId="4CD4B761" w14:textId="77777777" w:rsidR="003E340D" w:rsidRDefault="003E340D" w:rsidP="003E340D">
      <w:pPr>
        <w:pStyle w:val="B1"/>
      </w:pPr>
      <w:r>
        <w:lastRenderedPageBreak/>
        <w:tab/>
        <w:t>If the PDU session ID entry at the NSACF is not possible, i.e. by admitting the PDU session the local maximum PDU session number is exceeded, the NSACF delegates the request to the Primary NSACF for an updated local maximum PDU sessions from the Primary NSACF.</w:t>
      </w:r>
    </w:p>
    <w:p w14:paraId="178BD8AF" w14:textId="659FF256" w:rsidR="003E340D" w:rsidRDefault="003E340D" w:rsidP="003E340D">
      <w:pPr>
        <w:pStyle w:val="B1"/>
      </w:pPr>
      <w:r>
        <w:t>4.</w:t>
      </w:r>
      <w:r>
        <w:tab/>
        <w:t xml:space="preserve">If the Primary NSACF has not been discovered before, the NSACF discovers and selects the Primary NSACF, which manages the global </w:t>
      </w:r>
      <w:ins w:id="13" w:author="Nokia" w:date="2023-11-03T10:41:00Z">
        <w:r>
          <w:t xml:space="preserve">NSAC </w:t>
        </w:r>
      </w:ins>
      <w:r>
        <w:t>service area as for clause 6.3.22 of TS 23.501 [2].</w:t>
      </w:r>
    </w:p>
    <w:p w14:paraId="6B04803F" w14:textId="77777777" w:rsidR="003E340D" w:rsidRDefault="003E340D" w:rsidP="003E340D">
      <w:pPr>
        <w:pStyle w:val="B1"/>
      </w:pPr>
      <w:r>
        <w:t>5.</w:t>
      </w:r>
      <w:r>
        <w:tab/>
        <w:t>The NSACF invokes Nnsacf_NSAC_NumOfPDUsUpdate request to the Primary NSACF. The request message includes the S-NSSAI.</w:t>
      </w:r>
    </w:p>
    <w:p w14:paraId="26B8E673" w14:textId="77777777" w:rsidR="003E340D" w:rsidRDefault="003E340D" w:rsidP="003E340D">
      <w:pPr>
        <w:pStyle w:val="B1"/>
      </w:pPr>
      <w:r>
        <w:t>6.</w:t>
      </w:r>
      <w:r>
        <w:tab/>
        <w:t>The Primary NSACF checks the global maximum PDU session number and determines whether to accept or reject the request to update local maximum PDU session number from NSACF.</w:t>
      </w:r>
    </w:p>
    <w:p w14:paraId="1E6DA378" w14:textId="77777777" w:rsidR="003E340D" w:rsidRDefault="003E340D" w:rsidP="003E340D">
      <w:pPr>
        <w:pStyle w:val="NO"/>
      </w:pPr>
      <w:r>
        <w:t>NOTE:</w:t>
      </w:r>
      <w:r>
        <w:tab/>
        <w:t>When NSACF sends a delegation request to the Primary NSACF, the Primary NSACF either increases local maximum number at NSACF or rejects the NSAC request.</w:t>
      </w:r>
    </w:p>
    <w:p w14:paraId="6F24F654" w14:textId="77777777" w:rsidR="003E340D" w:rsidRDefault="003E340D" w:rsidP="003E340D">
      <w:pPr>
        <w:pStyle w:val="B1"/>
      </w:pPr>
      <w:r>
        <w:t>7.</w:t>
      </w:r>
      <w:r>
        <w:tab/>
        <w:t>The Primary NSACF returns the Nnsacf_NSAC_NumOfPDUsUpdate response. The response includes a new allocated local maximum PDU sessions number or an indication to reject the request to update local maximum PDU session number.</w:t>
      </w:r>
    </w:p>
    <w:p w14:paraId="780AD625" w14:textId="77777777" w:rsidR="003E340D" w:rsidRDefault="003E340D" w:rsidP="003E340D">
      <w:pPr>
        <w:pStyle w:val="B1"/>
      </w:pPr>
      <w:r>
        <w:t>8.</w:t>
      </w:r>
      <w:r>
        <w:tab/>
        <w:t>If the primary NSACF provides an updated local maximum number, the NSACF replaces the local maximum PDU session number with the received local maximum PDU sessions number value. The same action is executed as for step 3 in clause 4.2.11.4 based on the updated configured value.</w:t>
      </w:r>
    </w:p>
    <w:p w14:paraId="52C63D5B" w14:textId="77777777" w:rsidR="003E340D" w:rsidRDefault="003E340D" w:rsidP="003E340D">
      <w:pPr>
        <w:pStyle w:val="B1"/>
      </w:pPr>
      <w:r>
        <w:t>9.</w:t>
      </w:r>
      <w:r>
        <w:tab/>
        <w:t>Same as for step 4 of clause 4.2.11.4.</w:t>
      </w:r>
    </w:p>
    <w:p w14:paraId="35157CA7" w14:textId="77777777" w:rsidR="003E340D" w:rsidRDefault="003E340D" w:rsidP="003E340D">
      <w:pPr>
        <w:rPr>
          <w:lang w:eastAsia="zh-CN"/>
        </w:rPr>
      </w:pPr>
    </w:p>
    <w:p w14:paraId="690F1436" w14:textId="77777777" w:rsidR="003E340D" w:rsidRPr="00E219EA" w:rsidRDefault="003E340D" w:rsidP="003E34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4DDDF340" w14:textId="77777777" w:rsidR="003E340D" w:rsidRPr="003E340D" w:rsidRDefault="003E340D" w:rsidP="003E340D">
      <w:pPr>
        <w:rPr>
          <w:lang w:eastAsia="zh-CN"/>
        </w:rPr>
      </w:pPr>
    </w:p>
    <w:p w14:paraId="1635542E" w14:textId="77777777" w:rsidR="0025063B" w:rsidRPr="00140E21" w:rsidRDefault="0025063B" w:rsidP="0025063B">
      <w:pPr>
        <w:pStyle w:val="Heading5"/>
        <w:rPr>
          <w:lang w:eastAsia="zh-CN"/>
        </w:rPr>
      </w:pPr>
      <w:bookmarkStart w:id="14" w:name="_Toc145940364"/>
      <w:bookmarkStart w:id="15" w:name="_Toc145939006"/>
      <w:r w:rsidRPr="00140E21">
        <w:rPr>
          <w:lang w:eastAsia="zh-CN"/>
        </w:rPr>
        <w:t>5.2.7.2.2</w:t>
      </w:r>
      <w:r w:rsidRPr="00140E21">
        <w:rPr>
          <w:lang w:eastAsia="zh-CN"/>
        </w:rPr>
        <w:tab/>
        <w:t>Nnrf_NFManagement_NFRegister service operation</w:t>
      </w:r>
      <w:bookmarkEnd w:id="14"/>
    </w:p>
    <w:p w14:paraId="16EB282E" w14:textId="77777777" w:rsidR="0025063B" w:rsidRPr="00140E21" w:rsidRDefault="0025063B" w:rsidP="0025063B">
      <w:pPr>
        <w:rPr>
          <w:lang w:eastAsia="zh-CN"/>
        </w:rPr>
      </w:pPr>
      <w:r w:rsidRPr="00140E21">
        <w:rPr>
          <w:b/>
          <w:lang w:eastAsia="zh-CN"/>
        </w:rPr>
        <w:t xml:space="preserve">Service Operation name: </w:t>
      </w:r>
      <w:r w:rsidRPr="00140E21">
        <w:rPr>
          <w:lang w:eastAsia="zh-CN"/>
        </w:rPr>
        <w:t>Nnrf_NFManagement_NFRegister.</w:t>
      </w:r>
    </w:p>
    <w:p w14:paraId="56711A6B" w14:textId="77777777" w:rsidR="0025063B" w:rsidRPr="00140E21" w:rsidRDefault="0025063B" w:rsidP="0025063B">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C0F4D11" w14:textId="77777777" w:rsidR="0025063B" w:rsidRPr="00140E21" w:rsidRDefault="0025063B" w:rsidP="0025063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20C68FC" w14:textId="77777777" w:rsidR="0025063B" w:rsidRPr="00140E21" w:rsidRDefault="0025063B" w:rsidP="0025063B">
      <w:pPr>
        <w:pStyle w:val="NO"/>
      </w:pPr>
      <w:r w:rsidRPr="00140E21">
        <w:t>NOTE 1:</w:t>
      </w:r>
      <w:r w:rsidRPr="00140E21">
        <w:tab/>
        <w:t>for the UPF, the addressing information within the NF profile corresponds to the N4 interface.</w:t>
      </w:r>
    </w:p>
    <w:p w14:paraId="31243CED" w14:textId="77777777" w:rsidR="0025063B" w:rsidRPr="00140E21" w:rsidRDefault="0025063B" w:rsidP="0025063B">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6421E79" w14:textId="77777777" w:rsidR="0025063B" w:rsidRPr="00140E21" w:rsidRDefault="0025063B" w:rsidP="0025063B">
      <w:pPr>
        <w:rPr>
          <w:b/>
        </w:rPr>
      </w:pPr>
      <w:r w:rsidRPr="00140E21">
        <w:rPr>
          <w:b/>
        </w:rPr>
        <w:t>Inputs, Optional:</w:t>
      </w:r>
    </w:p>
    <w:p w14:paraId="4197F8A6" w14:textId="77777777" w:rsidR="0025063B" w:rsidRPr="00140E21" w:rsidRDefault="0025063B" w:rsidP="0025063B">
      <w:pPr>
        <w:pStyle w:val="B1"/>
      </w:pPr>
      <w:r w:rsidRPr="00140E21">
        <w:t>-</w:t>
      </w:r>
      <w:r w:rsidRPr="00140E21">
        <w:tab/>
        <w:t>If the consumer NF stores Data Set(s) (e.g. UDR): Range(s) of SUPIs, range(s) of GPSIs, range(s) of external group identifiers, Data Set Identifier(s).</w:t>
      </w:r>
    </w:p>
    <w:p w14:paraId="7E2AD955" w14:textId="77777777" w:rsidR="0025063B" w:rsidRDefault="0025063B" w:rsidP="0025063B">
      <w:pPr>
        <w:pStyle w:val="B1"/>
      </w:pPr>
      <w:r>
        <w:t>-</w:t>
      </w:r>
      <w:r>
        <w:tab/>
        <w:t>If the consumer is BSF: Range(s) of SUPIs, range(s) of GPSIs, Range(s) of (UE) IPv4 addresses or Range(s) of (UE) IPv6 prefixes, IP domain list as described in clause 6.1.6.2.21 of TS 29.510 [37], Range(s) of SUPIs, range(s) of GPSIs.</w:t>
      </w:r>
    </w:p>
    <w:p w14:paraId="4CE09AB3" w14:textId="77777777" w:rsidR="0025063B" w:rsidRPr="00140E21" w:rsidRDefault="0025063B" w:rsidP="0025063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F9B9294" w14:textId="77777777" w:rsidR="0025063B" w:rsidRPr="00140E21" w:rsidRDefault="0025063B" w:rsidP="0025063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6E531187" w14:textId="77777777" w:rsidR="0025063B" w:rsidRDefault="0025063B" w:rsidP="0025063B">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w:t>
      </w:r>
      <w:r>
        <w:lastRenderedPageBreak/>
        <w:t>Server or DCS with AAA Server) in the form of a realm e.g. in the case of access to an SNPN using credentials owned by CH with AAA Server or in the case of SNPN Onboarding using a DCS with AAA Server.</w:t>
      </w:r>
    </w:p>
    <w:p w14:paraId="03D4591D" w14:textId="77777777" w:rsidR="0025063B" w:rsidRDefault="0025063B" w:rsidP="0025063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46B64C3" w14:textId="77777777" w:rsidR="0025063B" w:rsidRPr="00140E21" w:rsidRDefault="0025063B" w:rsidP="0025063B">
      <w:pPr>
        <w:pStyle w:val="B1"/>
      </w:pPr>
      <w:r w:rsidRPr="00140E21">
        <w:t>-</w:t>
      </w:r>
      <w:r w:rsidRPr="00140E21">
        <w:tab/>
        <w:t>If the consumer is AMF, it includes list of GUAMI(s). In addition, AMF may include list of GUAMI(s) for which it can serve as backup for failure/maintenance.</w:t>
      </w:r>
    </w:p>
    <w:p w14:paraId="27053B4C" w14:textId="77777777" w:rsidR="0025063B" w:rsidRPr="00140E21" w:rsidRDefault="0025063B" w:rsidP="0025063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EC09DC4" w14:textId="77777777" w:rsidR="0025063B" w:rsidRDefault="0025063B" w:rsidP="0025063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E7122CD" w14:textId="77777777" w:rsidR="0025063B" w:rsidRPr="00140E21" w:rsidRDefault="0025063B" w:rsidP="0025063B">
      <w:pPr>
        <w:pStyle w:val="B1"/>
      </w:pPr>
      <w:r w:rsidRPr="00140E21">
        <w:t>-</w:t>
      </w:r>
      <w:r w:rsidRPr="00140E21">
        <w:tab/>
        <w:t>If the consumer is P-CSCF, the P-CSCF IP address(es) to be provided to the UE by SMF.</w:t>
      </w:r>
    </w:p>
    <w:p w14:paraId="2550C799" w14:textId="77777777" w:rsidR="0025063B" w:rsidRPr="00140E21" w:rsidRDefault="0025063B" w:rsidP="0025063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7060A1B" w14:textId="77777777" w:rsidR="0025063B" w:rsidRPr="00140E21" w:rsidRDefault="0025063B" w:rsidP="0025063B">
      <w:pPr>
        <w:pStyle w:val="B1"/>
      </w:pPr>
      <w:r w:rsidRPr="00140E21">
        <w:t>-</w:t>
      </w:r>
      <w:r w:rsidRPr="00140E21">
        <w:tab/>
        <w:t>For the UPF Management: UPF Provisioning Information as defined in clause 4.17.6.</w:t>
      </w:r>
    </w:p>
    <w:p w14:paraId="2DBE7943" w14:textId="77777777" w:rsidR="0025063B" w:rsidRPr="00140E21" w:rsidRDefault="0025063B" w:rsidP="0025063B">
      <w:pPr>
        <w:pStyle w:val="B1"/>
      </w:pPr>
      <w:r w:rsidRPr="00140E21">
        <w:t>-</w:t>
      </w:r>
      <w:r w:rsidRPr="00140E21">
        <w:tab/>
        <w:t>S-NSSAI(s) and the associated NSI ID(s) (if available).</w:t>
      </w:r>
    </w:p>
    <w:p w14:paraId="7F3ED5CE" w14:textId="77777777" w:rsidR="0025063B" w:rsidRDefault="0025063B" w:rsidP="0025063B">
      <w:pPr>
        <w:pStyle w:val="B1"/>
      </w:pPr>
      <w:r>
        <w:t>-</w:t>
      </w:r>
      <w:r>
        <w:tab/>
        <w:t>DNN(s) if the consumer is PCF or BSF. DNN(s) per S-NSSAI if the consumer is SMF, UPF or TSCTSF.</w:t>
      </w:r>
    </w:p>
    <w:p w14:paraId="289D3134" w14:textId="77777777" w:rsidR="0025063B" w:rsidRDefault="0025063B" w:rsidP="0025063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1756AFD" w14:textId="77777777" w:rsidR="0025063B" w:rsidRPr="00140E21" w:rsidRDefault="0025063B" w:rsidP="0025063B">
      <w:pPr>
        <w:pStyle w:val="B1"/>
      </w:pPr>
      <w:r w:rsidRPr="00140E21">
        <w:t>-</w:t>
      </w:r>
      <w:r w:rsidRPr="00140E21">
        <w:tab/>
        <w:t>Information about the location of the NF consumer (operator specific information, e.g. geographical location, data centre).</w:t>
      </w:r>
    </w:p>
    <w:p w14:paraId="00963040" w14:textId="77777777" w:rsidR="0025063B" w:rsidRPr="00140E21" w:rsidRDefault="0025063B" w:rsidP="0025063B">
      <w:pPr>
        <w:pStyle w:val="B1"/>
      </w:pPr>
      <w:r w:rsidRPr="00140E21">
        <w:t>-</w:t>
      </w:r>
      <w:r w:rsidRPr="00140E21">
        <w:tab/>
        <w:t>TAI(s).</w:t>
      </w:r>
    </w:p>
    <w:p w14:paraId="1CC5AD8A" w14:textId="77777777" w:rsidR="0025063B" w:rsidRPr="00140E21" w:rsidRDefault="0025063B" w:rsidP="0025063B">
      <w:pPr>
        <w:pStyle w:val="B1"/>
      </w:pPr>
      <w:r w:rsidRPr="00140E21">
        <w:t>-</w:t>
      </w:r>
      <w:r w:rsidRPr="00140E21">
        <w:tab/>
        <w:t>NF Set ID.</w:t>
      </w:r>
    </w:p>
    <w:p w14:paraId="669F5A01" w14:textId="77777777" w:rsidR="0025063B" w:rsidRPr="00140E21" w:rsidRDefault="0025063B" w:rsidP="0025063B">
      <w:pPr>
        <w:pStyle w:val="B1"/>
      </w:pPr>
      <w:r w:rsidRPr="00140E21">
        <w:t>-</w:t>
      </w:r>
      <w:r w:rsidRPr="00140E21">
        <w:tab/>
        <w:t>NF Service Set ID.</w:t>
      </w:r>
    </w:p>
    <w:p w14:paraId="0A4CB9A9" w14:textId="77777777" w:rsidR="0025063B" w:rsidRPr="00140E21" w:rsidRDefault="0025063B" w:rsidP="0025063B">
      <w:pPr>
        <w:pStyle w:val="B1"/>
      </w:pPr>
      <w:r w:rsidRPr="00140E21">
        <w:t>-</w:t>
      </w:r>
      <w:r w:rsidRPr="00140E21">
        <w:tab/>
        <w:t>If the consumer is PCF or SMF, it includes the MA PDU Session capability to indicate if the NF instance supports MA PDU session or not.</w:t>
      </w:r>
    </w:p>
    <w:p w14:paraId="3C7B49BC" w14:textId="77777777" w:rsidR="0025063B" w:rsidRDefault="0025063B" w:rsidP="0025063B">
      <w:pPr>
        <w:pStyle w:val="B1"/>
      </w:pPr>
      <w:r>
        <w:t>-</w:t>
      </w:r>
      <w:r>
        <w:tab/>
        <w:t>If the consumer is PCF, it includes the DNN replacement capability to indicate if the NF instance supports DNN replacement or not.</w:t>
      </w:r>
    </w:p>
    <w:p w14:paraId="60C873C2" w14:textId="77777777" w:rsidR="0025063B" w:rsidRDefault="0025063B" w:rsidP="0025063B">
      <w:pPr>
        <w:pStyle w:val="B1"/>
      </w:pPr>
      <w:r>
        <w:t>-</w:t>
      </w:r>
      <w:r>
        <w:tab/>
        <w:t>If the consumer is PCF or SMF, it includes the slice replacement capability to indicate if the NF instance supports slice replacement or not.</w:t>
      </w:r>
    </w:p>
    <w:p w14:paraId="050DB7BE" w14:textId="77777777" w:rsidR="0025063B" w:rsidRDefault="0025063B" w:rsidP="0025063B">
      <w:pPr>
        <w:pStyle w:val="B1"/>
      </w:pPr>
      <w:r>
        <w:t>-</w:t>
      </w:r>
      <w:r>
        <w:tab/>
        <w:t>If the consumer is PCF, it may include the 5G ProSe Capability as specified in TS 23.304 [77].</w:t>
      </w:r>
    </w:p>
    <w:p w14:paraId="7A4E9477" w14:textId="77777777" w:rsidR="0025063B" w:rsidRDefault="0025063B" w:rsidP="0025063B">
      <w:pPr>
        <w:pStyle w:val="B1"/>
      </w:pPr>
      <w:r>
        <w:t>-</w:t>
      </w:r>
      <w:r>
        <w:tab/>
        <w:t>If the consumer is PCF, it may include the V2X capability as specified in TS 23.287 [73].</w:t>
      </w:r>
    </w:p>
    <w:p w14:paraId="33A28C06" w14:textId="77777777" w:rsidR="0025063B" w:rsidRDefault="0025063B" w:rsidP="0025063B">
      <w:pPr>
        <w:pStyle w:val="B1"/>
      </w:pPr>
      <w:r>
        <w:t>-</w:t>
      </w:r>
      <w:r>
        <w:tab/>
        <w:t>If the consumer is PCF, it may include the A2X capability as specified in TS 23.256 [80].</w:t>
      </w:r>
    </w:p>
    <w:p w14:paraId="7DE28024" w14:textId="77777777" w:rsidR="0025063B" w:rsidRDefault="0025063B" w:rsidP="0025063B">
      <w:pPr>
        <w:pStyle w:val="B1"/>
      </w:pPr>
      <w:r w:rsidRPr="00140E21">
        <w:t>-</w:t>
      </w:r>
      <w:r w:rsidRPr="00140E21">
        <w:tab/>
        <w:t>If the consumer is NWDAF, it</w:t>
      </w:r>
      <w:r>
        <w:t xml:space="preserve"> may</w:t>
      </w:r>
      <w:r w:rsidRPr="00140E21">
        <w:t xml:space="preserve"> include</w:t>
      </w:r>
      <w:r>
        <w:t>:</w:t>
      </w:r>
    </w:p>
    <w:p w14:paraId="755AED98" w14:textId="77777777" w:rsidR="0025063B" w:rsidRDefault="0025063B" w:rsidP="0025063B">
      <w:pPr>
        <w:pStyle w:val="B2"/>
      </w:pPr>
      <w:r>
        <w:t>-</w:t>
      </w:r>
      <w:r>
        <w:tab/>
      </w:r>
      <w:r w:rsidRPr="00140E21">
        <w:t>Analytics ID(s)</w:t>
      </w:r>
      <w:r>
        <w:t xml:space="preserve"> (possibly per service).</w:t>
      </w:r>
    </w:p>
    <w:p w14:paraId="3C59DEA0" w14:textId="77777777" w:rsidR="0025063B" w:rsidRDefault="0025063B" w:rsidP="0025063B">
      <w:pPr>
        <w:pStyle w:val="B2"/>
      </w:pPr>
      <w:r>
        <w:t>-</w:t>
      </w:r>
      <w:r>
        <w:tab/>
      </w:r>
      <w:r w:rsidRPr="00140E21">
        <w:t>NWDAF Serving Area information</w:t>
      </w:r>
      <w:r>
        <w:t xml:space="preserve"> and Supported Analytics Delay per Analytics ID(s) (if available)</w:t>
      </w:r>
      <w:r w:rsidRPr="00140E21">
        <w:t>.</w:t>
      </w:r>
    </w:p>
    <w:p w14:paraId="5EBE6415" w14:textId="77777777" w:rsidR="0025063B" w:rsidRDefault="0025063B" w:rsidP="0025063B">
      <w:pPr>
        <w:pStyle w:val="B2"/>
      </w:pPr>
      <w:r>
        <w:t>-</w:t>
      </w:r>
      <w:r>
        <w:tab/>
        <w:t>Analytics aggregation capability and/ or Analytics metadata provisioning capability if such capability is provided by the NWDAF.</w:t>
      </w:r>
    </w:p>
    <w:p w14:paraId="4912702A" w14:textId="77777777" w:rsidR="0025063B" w:rsidRDefault="0025063B" w:rsidP="0025063B">
      <w:pPr>
        <w:pStyle w:val="B2"/>
      </w:pPr>
      <w:r>
        <w:t>-</w:t>
      </w:r>
      <w:r>
        <w:tab/>
        <w:t>Roaming exchange capability if such capability is provided by NWDAF.</w:t>
      </w:r>
    </w:p>
    <w:p w14:paraId="6365E2BB" w14:textId="77777777" w:rsidR="0025063B" w:rsidRDefault="0025063B" w:rsidP="0025063B">
      <w:pPr>
        <w:pStyle w:val="B2"/>
      </w:pPr>
      <w:r>
        <w:lastRenderedPageBreak/>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56B81A37" w14:textId="77777777" w:rsidR="0025063B" w:rsidRDefault="0025063B" w:rsidP="0025063B">
      <w:pPr>
        <w:pStyle w:val="B2"/>
      </w:pPr>
      <w:r>
        <w:t>-</w:t>
      </w:r>
      <w: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6FD29A9A" w14:textId="77777777" w:rsidR="0025063B" w:rsidRDefault="0025063B" w:rsidP="0025063B">
      <w:pPr>
        <w:pStyle w:val="B2"/>
      </w:pPr>
      <w:r>
        <w:t>-</w:t>
      </w:r>
      <w:r>
        <w:tab/>
        <w:t>If the consumer is NWDAF containing MTLF with ML Model Accuracy checking capability, it includes ML Model Accuracy checking capability for ML model accuracy monitoring (see clause 5.2 of TS 23.288 [50]).</w:t>
      </w:r>
    </w:p>
    <w:p w14:paraId="7D81F1FD" w14:textId="77777777" w:rsidR="0025063B" w:rsidRDefault="0025063B" w:rsidP="0025063B">
      <w:pPr>
        <w:pStyle w:val="B2"/>
      </w:pPr>
      <w:r>
        <w:t>-</w:t>
      </w:r>
      <w:r>
        <w:tab/>
        <w:t>If the consumer is NWDAF containing AnLF with Analytics Accuracy checking capability, it includes Analytics Accuracy checking capability for Analytics Accuracy Monitoring (see clause 5.2 of TS 23.288 [50]).</w:t>
      </w:r>
    </w:p>
    <w:p w14:paraId="7D2D7469" w14:textId="77777777" w:rsidR="0025063B" w:rsidRDefault="0025063B" w:rsidP="0025063B">
      <w:pPr>
        <w:pStyle w:val="B2"/>
      </w:pPr>
      <w:r>
        <w:t>-</w:t>
      </w:r>
      <w:r>
        <w:tab/>
        <w:t>It may also include NF Set ID and NF Type of the NF data sources, if data management service is available.</w:t>
      </w:r>
    </w:p>
    <w:p w14:paraId="53D7E9F0" w14:textId="77777777" w:rsidR="0025063B" w:rsidRPr="00140E21" w:rsidRDefault="0025063B" w:rsidP="0025063B">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D367787" w14:textId="77777777" w:rsidR="0025063B" w:rsidRDefault="0025063B" w:rsidP="0025063B">
      <w:pPr>
        <w:pStyle w:val="B1"/>
      </w:pPr>
      <w:r>
        <w:t>-</w:t>
      </w:r>
      <w:r>
        <w:tab/>
        <w:t>If the consumer is ADRF, it may include:</w:t>
      </w:r>
    </w:p>
    <w:p w14:paraId="4D9439A1" w14:textId="77777777" w:rsidR="0025063B" w:rsidRDefault="0025063B" w:rsidP="0025063B">
      <w:pPr>
        <w:pStyle w:val="B2"/>
      </w:pPr>
      <w:r>
        <w:t>-</w:t>
      </w:r>
      <w:r>
        <w:tab/>
        <w:t>Data and analytics storage and retrieval capability if available.</w:t>
      </w:r>
    </w:p>
    <w:p w14:paraId="4A73A92F" w14:textId="77777777" w:rsidR="0025063B" w:rsidRDefault="0025063B" w:rsidP="0025063B">
      <w:pPr>
        <w:pStyle w:val="B2"/>
      </w:pPr>
      <w:r>
        <w:t>-</w:t>
      </w:r>
      <w:r>
        <w:tab/>
        <w:t>ML model storage and retrieval capability if available.</w:t>
      </w:r>
    </w:p>
    <w:p w14:paraId="522E45CB" w14:textId="77777777" w:rsidR="0025063B" w:rsidRDefault="0025063B" w:rsidP="0025063B">
      <w:pPr>
        <w:pStyle w:val="B1"/>
      </w:pPr>
      <w:r>
        <w:tab/>
        <w:t>Details about ADRF specific information are described in clause 6.3.20 of TS 23.501 [2].</w:t>
      </w:r>
    </w:p>
    <w:p w14:paraId="54384ECB" w14:textId="77777777" w:rsidR="0025063B" w:rsidRDefault="0025063B" w:rsidP="0025063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2B08432D" w14:textId="4A028140" w:rsidR="0025063B" w:rsidRDefault="0025063B" w:rsidP="0025063B">
      <w:pPr>
        <w:pStyle w:val="B1"/>
      </w:pPr>
      <w:r>
        <w:t>-</w:t>
      </w:r>
      <w:r>
        <w:tab/>
        <w:t>If the consumer is NSACF, it includes S-NSSAI(s) of the NSACF located network and served by NSACF for which it manages the NSAC NSAC</w:t>
      </w:r>
      <w:del w:id="16" w:author="Nokia" w:date="2023-11-03T10:42:00Z">
        <w:r w:rsidDel="003E340D">
          <w:delText>F</w:delText>
        </w:r>
      </w:del>
      <w:r>
        <w:t xml:space="preserve"> Servi</w:t>
      </w:r>
      <w:ins w:id="17" w:author="Nokia" w:date="2023-10-27T15:24:00Z">
        <w:r>
          <w:t>ce</w:t>
        </w:r>
      </w:ins>
      <w:del w:id="18" w:author="Nokia" w:date="2023-10-27T15:24:00Z">
        <w:r w:rsidDel="009B3F4D">
          <w:delText>ng</w:delText>
        </w:r>
      </w:del>
      <w:r>
        <w:t xml:space="preserve"> Area </w:t>
      </w:r>
      <w:ins w:id="19" w:author="Nokia" w:date="2023-10-27T15:24:00Z">
        <w:r>
          <w:t>Identifier</w:t>
        </w:r>
      </w:ins>
      <w:ins w:id="20" w:author="Nokia" w:date="2023-10-30T10:17:00Z">
        <w:r w:rsidR="00305EA3">
          <w:t>(s)</w:t>
        </w:r>
      </w:ins>
      <w:del w:id="21" w:author="Nokia" w:date="2023-10-27T15:24:00Z">
        <w:r w:rsidDel="009B3F4D">
          <w:delText>information</w:delText>
        </w:r>
      </w:del>
      <w:r>
        <w:t xml:space="preserve"> and NSACF service capabilities. Details about NSAC</w:t>
      </w:r>
      <w:del w:id="22" w:author="Nokia" w:date="2023-11-03T10:42:00Z">
        <w:r w:rsidDel="003E340D">
          <w:delText xml:space="preserve">F </w:delText>
        </w:r>
      </w:del>
      <w:r>
        <w:t xml:space="preserve">Service Area </w:t>
      </w:r>
      <w:del w:id="23" w:author="Nokia" w:date="2023-10-27T15:24:00Z">
        <w:r w:rsidDel="009B3F4D">
          <w:delText xml:space="preserve">information </w:delText>
        </w:r>
      </w:del>
      <w:ins w:id="24" w:author="Nokia" w:date="2023-10-27T15:24:00Z">
        <w:r>
          <w:t>Id</w:t>
        </w:r>
      </w:ins>
      <w:ins w:id="25" w:author="Nokia" w:date="2023-10-27T15:25:00Z">
        <w:r>
          <w:t>entifier</w:t>
        </w:r>
      </w:ins>
      <w:ins w:id="26" w:author="Nokia" w:date="2023-10-27T15:24:00Z">
        <w:r>
          <w:t xml:space="preserve"> </w:t>
        </w:r>
      </w:ins>
      <w:r>
        <w:t>and NSACF service capabilities are described in clause 6.3.22 of TS 23.501 [2].</w:t>
      </w:r>
    </w:p>
    <w:p w14:paraId="494C4205" w14:textId="77777777" w:rsidR="0025063B" w:rsidRDefault="0025063B" w:rsidP="0025063B">
      <w:pPr>
        <w:pStyle w:val="B1"/>
      </w:pPr>
      <w:r>
        <w:t>-</w:t>
      </w:r>
      <w:r>
        <w:tab/>
        <w:t>Notification endpoint for default subscription for each type of notification that the NF is interested in receiving.</w:t>
      </w:r>
    </w:p>
    <w:p w14:paraId="0D8D8772" w14:textId="77777777" w:rsidR="0025063B" w:rsidRDefault="0025063B" w:rsidP="0025063B">
      <w:pPr>
        <w:pStyle w:val="B1"/>
      </w:pPr>
      <w:r>
        <w:t>-</w:t>
      </w:r>
      <w:r>
        <w:tab/>
        <w:t>Endpoint Address(es) of instance(s) of supported service(s).</w:t>
      </w:r>
    </w:p>
    <w:p w14:paraId="0991DAC9" w14:textId="77777777" w:rsidR="0025063B" w:rsidRDefault="0025063B" w:rsidP="0025063B">
      <w:pPr>
        <w:pStyle w:val="B1"/>
      </w:pPr>
      <w:r>
        <w:t>-</w:t>
      </w:r>
      <w:r>
        <w:tab/>
        <w:t>NF capacity information.</w:t>
      </w:r>
    </w:p>
    <w:p w14:paraId="3B83179A" w14:textId="77777777" w:rsidR="0025063B" w:rsidRDefault="0025063B" w:rsidP="0025063B">
      <w:pPr>
        <w:pStyle w:val="B1"/>
      </w:pPr>
      <w:r>
        <w:t>-</w:t>
      </w:r>
      <w:r>
        <w:tab/>
        <w:t>NF priority information.</w:t>
      </w:r>
    </w:p>
    <w:p w14:paraId="2F2D4CD5" w14:textId="77777777" w:rsidR="0025063B" w:rsidRDefault="0025063B" w:rsidP="0025063B">
      <w:pPr>
        <w:pStyle w:val="B1"/>
      </w:pPr>
      <w:r>
        <w:t>-</w:t>
      </w:r>
      <w:r>
        <w:tab/>
        <w:t>If consumer is NF, SCP domain the NF belongs to.</w:t>
      </w:r>
    </w:p>
    <w:p w14:paraId="77E951B4" w14:textId="77777777" w:rsidR="0025063B" w:rsidRDefault="0025063B" w:rsidP="0025063B">
      <w:pPr>
        <w:pStyle w:val="B1"/>
      </w:pPr>
      <w:r>
        <w:t>-</w:t>
      </w:r>
      <w:r>
        <w:tab/>
        <w:t>If the consumer is SCP, it may include:</w:t>
      </w:r>
    </w:p>
    <w:p w14:paraId="4CF06DC9" w14:textId="77777777" w:rsidR="0025063B" w:rsidRDefault="0025063B" w:rsidP="0025063B">
      <w:pPr>
        <w:pStyle w:val="B2"/>
      </w:pPr>
      <w:r>
        <w:t>-</w:t>
      </w:r>
      <w:r>
        <w:tab/>
        <w:t>SCP domain(s) the SCP belongs to.</w:t>
      </w:r>
    </w:p>
    <w:p w14:paraId="3EB09A8D" w14:textId="77777777" w:rsidR="0025063B" w:rsidRDefault="0025063B" w:rsidP="0025063B">
      <w:pPr>
        <w:pStyle w:val="B2"/>
      </w:pPr>
      <w:r>
        <w:t>-</w:t>
      </w:r>
      <w:r>
        <w:tab/>
        <w:t>Remote PLMNs reachable through SCP.</w:t>
      </w:r>
    </w:p>
    <w:p w14:paraId="1825E798" w14:textId="77777777" w:rsidR="0025063B" w:rsidRDefault="0025063B" w:rsidP="0025063B">
      <w:pPr>
        <w:pStyle w:val="B2"/>
      </w:pPr>
      <w:r>
        <w:t>-</w:t>
      </w:r>
      <w:r>
        <w:tab/>
        <w:t>Endpoint addresses or Address Domain(s) (e.g. IP Address or FQDN ranges) accessible via the SCP.</w:t>
      </w:r>
    </w:p>
    <w:p w14:paraId="013279EE" w14:textId="77777777" w:rsidR="0025063B" w:rsidRDefault="0025063B" w:rsidP="0025063B">
      <w:pPr>
        <w:pStyle w:val="B2"/>
      </w:pPr>
      <w:r>
        <w:t>-</w:t>
      </w:r>
      <w:r>
        <w:tab/>
        <w:t>NF sets of NFs served by the SCP.</w:t>
      </w:r>
    </w:p>
    <w:p w14:paraId="087C4C6C" w14:textId="77777777" w:rsidR="0025063B" w:rsidRDefault="0025063B" w:rsidP="0025063B">
      <w:pPr>
        <w:pStyle w:val="B2"/>
      </w:pPr>
      <w:r>
        <w:t>-</w:t>
      </w:r>
      <w:r>
        <w:tab/>
        <w:t>If the consumer NF is MB-SMF, it may include MB-SMF service area and the MBS Session ID(s), Area Session ID(s), the corresponding MBS service area(s) if available, as specified in TS 23.247 [78].</w:t>
      </w:r>
    </w:p>
    <w:p w14:paraId="238C7E1D" w14:textId="77777777" w:rsidR="0025063B" w:rsidRDefault="0025063B" w:rsidP="0025063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5FCEEA53" w14:textId="77777777" w:rsidR="0025063B" w:rsidRDefault="0025063B" w:rsidP="0025063B">
      <w:pPr>
        <w:pStyle w:val="B1"/>
      </w:pPr>
      <w:r>
        <w:lastRenderedPageBreak/>
        <w:t>-</w:t>
      </w:r>
      <w:r>
        <w:tab/>
        <w:t>If the consumer is EASDF, it may include S-NSSAI, DNN, N6 IP address of the PSA UPF, location as per NF profile and DNAI (if exists).</w:t>
      </w:r>
    </w:p>
    <w:p w14:paraId="200054CC" w14:textId="77777777" w:rsidR="0025063B" w:rsidRDefault="0025063B" w:rsidP="0025063B">
      <w:pPr>
        <w:pStyle w:val="B1"/>
      </w:pPr>
      <w:r>
        <w:t>-</w:t>
      </w:r>
      <w:r>
        <w:tab/>
        <w:t>For ON-SNPN, if the consumer is AMF, Capability to support SNPN Onboarding, or, if the consumer is SMF, Capability to support User Plane Remote Provisioning.</w:t>
      </w:r>
    </w:p>
    <w:p w14:paraId="47C1E1C9" w14:textId="77777777" w:rsidR="0025063B" w:rsidRDefault="0025063B" w:rsidP="0025063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3FFC764" w14:textId="77777777" w:rsidR="0025063B" w:rsidRDefault="0025063B" w:rsidP="0025063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6912C55" w14:textId="77777777" w:rsidR="0025063B" w:rsidRDefault="0025063B" w:rsidP="0025063B">
      <w:pPr>
        <w:pStyle w:val="B1"/>
      </w:pPr>
      <w:r>
        <w:t>-</w:t>
      </w:r>
      <w:r>
        <w:tab/>
        <w:t>If the consumer is DCSF, it may include an IMS domain name or a list of IMS domain names it serves, IMPU range of calling identity or called identity it serves, or IMPI range it serves.</w:t>
      </w:r>
    </w:p>
    <w:p w14:paraId="7A5E8D05" w14:textId="77777777" w:rsidR="0025063B" w:rsidRDefault="0025063B" w:rsidP="0025063B">
      <w:pPr>
        <w:pStyle w:val="B1"/>
      </w:pPr>
      <w:r>
        <w:t>-</w:t>
      </w:r>
      <w:r>
        <w:tab/>
        <w:t>If the consumer is MF, it includes the data channel media capabilities it supports. It may also include MF location information as specified in TS 23.228 [55].</w:t>
      </w:r>
    </w:p>
    <w:p w14:paraId="1854F859" w14:textId="77777777" w:rsidR="0025063B" w:rsidRDefault="0025063B" w:rsidP="0025063B">
      <w:pPr>
        <w:pStyle w:val="B1"/>
      </w:pPr>
      <w:r>
        <w:t>-</w:t>
      </w:r>
      <w:r>
        <w:tab/>
        <w:t>If the consumer is MRF or MRFP, it includes the list of supported IMS media services (as defined in TS 23.228 [55]).</w:t>
      </w:r>
    </w:p>
    <w:p w14:paraId="0EC827CE" w14:textId="77777777" w:rsidR="0025063B" w:rsidRPr="00140E21" w:rsidRDefault="0025063B" w:rsidP="0025063B">
      <w:r w:rsidRPr="00140E21">
        <w:rPr>
          <w:b/>
        </w:rPr>
        <w:t xml:space="preserve">Outputs, Required: </w:t>
      </w:r>
      <w:r w:rsidRPr="00140E21">
        <w:t>Result indication.</w:t>
      </w:r>
    </w:p>
    <w:p w14:paraId="2FABC987" w14:textId="77777777" w:rsidR="0025063B" w:rsidRPr="00140E21" w:rsidRDefault="0025063B" w:rsidP="0025063B">
      <w:pPr>
        <w:rPr>
          <w:lang w:eastAsia="zh-CN"/>
        </w:rPr>
      </w:pPr>
      <w:r w:rsidRPr="00140E21">
        <w:rPr>
          <w:b/>
        </w:rPr>
        <w:t>Outputs, Optional:</w:t>
      </w:r>
      <w:r w:rsidRPr="00140E21">
        <w:t xml:space="preserve"> </w:t>
      </w:r>
      <w:r w:rsidRPr="00140E21">
        <w:rPr>
          <w:lang w:eastAsia="zh-CN"/>
        </w:rPr>
        <w:t>None.</w:t>
      </w:r>
    </w:p>
    <w:p w14:paraId="6C5F02A7" w14:textId="77777777" w:rsidR="0025063B" w:rsidRPr="00140E21" w:rsidRDefault="0025063B" w:rsidP="0025063B">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1F032B2" w14:textId="50A882A0" w:rsidR="0025063B" w:rsidRPr="00E219EA" w:rsidRDefault="0025063B" w:rsidP="0025063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22870D18" w14:textId="77777777" w:rsidR="0025063B" w:rsidRPr="00140E21" w:rsidRDefault="0025063B" w:rsidP="0025063B">
      <w:pPr>
        <w:pStyle w:val="Heading5"/>
        <w:rPr>
          <w:lang w:eastAsia="zh-CN"/>
        </w:rPr>
      </w:pPr>
      <w:bookmarkStart w:id="27" w:name="_Toc145940372"/>
      <w:r w:rsidRPr="00140E21">
        <w:rPr>
          <w:lang w:eastAsia="zh-CN"/>
        </w:rPr>
        <w:t>5.2.7.3.2</w:t>
      </w:r>
      <w:r w:rsidRPr="00140E21">
        <w:rPr>
          <w:lang w:eastAsia="zh-CN"/>
        </w:rPr>
        <w:tab/>
        <w:t>Nnrf_NFDiscovery_Request service operation</w:t>
      </w:r>
      <w:bookmarkEnd w:id="27"/>
    </w:p>
    <w:p w14:paraId="320E0DBD" w14:textId="77777777" w:rsidR="0025063B" w:rsidRPr="00140E21" w:rsidRDefault="0025063B" w:rsidP="0025063B">
      <w:pPr>
        <w:rPr>
          <w:b/>
          <w:lang w:eastAsia="zh-CN"/>
        </w:rPr>
      </w:pPr>
      <w:r w:rsidRPr="00140E21">
        <w:rPr>
          <w:b/>
          <w:lang w:eastAsia="zh-CN"/>
        </w:rPr>
        <w:t xml:space="preserve">Service operation name: </w:t>
      </w:r>
      <w:r w:rsidRPr="00140E21">
        <w:rPr>
          <w:lang w:eastAsia="zh-CN"/>
        </w:rPr>
        <w:t>Nnrf_NFDiscovery_Request</w:t>
      </w:r>
    </w:p>
    <w:p w14:paraId="6031D217" w14:textId="77777777" w:rsidR="0025063B" w:rsidRPr="00140E21" w:rsidRDefault="0025063B" w:rsidP="0025063B">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255B2AA" w14:textId="77777777" w:rsidR="0025063B" w:rsidRPr="00140E21" w:rsidRDefault="0025063B" w:rsidP="0025063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CB41CB1" w14:textId="77777777" w:rsidR="0025063B" w:rsidRPr="00140E21" w:rsidRDefault="0025063B" w:rsidP="0025063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4BD92BD" w14:textId="77777777" w:rsidR="0025063B" w:rsidRPr="00140E21" w:rsidRDefault="0025063B" w:rsidP="0025063B">
      <w:r w:rsidRPr="00140E21">
        <w:rPr>
          <w:b/>
        </w:rPr>
        <w:t>Inputs, Optional:</w:t>
      </w:r>
    </w:p>
    <w:p w14:paraId="77B3075E" w14:textId="77777777" w:rsidR="0025063B" w:rsidRPr="00140E21" w:rsidRDefault="0025063B" w:rsidP="0025063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A2E8F85" w14:textId="77777777" w:rsidR="0025063B" w:rsidRPr="00140E21" w:rsidRDefault="0025063B" w:rsidP="0025063B">
      <w:pPr>
        <w:pStyle w:val="NO"/>
        <w:rPr>
          <w:lang w:eastAsia="zh-CN"/>
        </w:rPr>
      </w:pPr>
      <w:r w:rsidRPr="00140E21">
        <w:rPr>
          <w:lang w:eastAsia="zh-CN"/>
        </w:rPr>
        <w:t>NOTE 1:</w:t>
      </w:r>
      <w:r w:rsidRPr="00140E21">
        <w:rPr>
          <w:lang w:eastAsia="zh-CN"/>
        </w:rPr>
        <w:tab/>
        <w:t>For network slicing the NF service consumer ID is a required input.</w:t>
      </w:r>
    </w:p>
    <w:p w14:paraId="5744AA38" w14:textId="77777777" w:rsidR="0025063B" w:rsidRPr="00140E21" w:rsidRDefault="0025063B" w:rsidP="0025063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0431C6F" w14:textId="77777777" w:rsidR="0025063B" w:rsidRPr="00140E21" w:rsidRDefault="0025063B" w:rsidP="0025063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9A68BFE" w14:textId="77777777" w:rsidR="0025063B" w:rsidRDefault="0025063B" w:rsidP="0025063B">
      <w:pPr>
        <w:pStyle w:val="NO"/>
        <w:rPr>
          <w:lang w:eastAsia="zh-CN"/>
        </w:rPr>
      </w:pPr>
      <w:r>
        <w:rPr>
          <w:lang w:eastAsia="zh-CN"/>
        </w:rPr>
        <w:t>NOTE 2:</w:t>
      </w:r>
      <w:r>
        <w:rPr>
          <w:lang w:eastAsia="zh-CN"/>
        </w:rPr>
        <w:tab/>
        <w:t>GPSI is relevant for BSF.</w:t>
      </w:r>
    </w:p>
    <w:p w14:paraId="7555558E" w14:textId="77777777" w:rsidR="0025063B" w:rsidRPr="00140E21" w:rsidRDefault="0025063B" w:rsidP="0025063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5C01F58" w14:textId="77777777" w:rsidR="0025063B" w:rsidRPr="00140E21" w:rsidRDefault="0025063B" w:rsidP="0025063B">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67F6F6D" w14:textId="77777777" w:rsidR="0025063B" w:rsidRPr="00140E21" w:rsidRDefault="0025063B" w:rsidP="0025063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1E27720" w14:textId="77777777" w:rsidR="0025063B" w:rsidRDefault="0025063B" w:rsidP="0025063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5800C7E3" w14:textId="77777777" w:rsidR="0025063B" w:rsidRDefault="0025063B" w:rsidP="0025063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1013153" w14:textId="77777777" w:rsidR="0025063B" w:rsidRDefault="0025063B" w:rsidP="0025063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5CDF92C" w14:textId="77777777" w:rsidR="0025063B" w:rsidRDefault="0025063B" w:rsidP="0025063B">
      <w:pPr>
        <w:pStyle w:val="B1"/>
        <w:rPr>
          <w:lang w:eastAsia="zh-CN"/>
        </w:rPr>
      </w:pPr>
      <w:r>
        <w:rPr>
          <w:lang w:eastAsia="zh-CN"/>
        </w:rPr>
        <w:t>-</w:t>
      </w:r>
      <w:r>
        <w:rPr>
          <w:lang w:eastAsia="zh-CN"/>
        </w:rPr>
        <w:tab/>
        <w:t>If the target NF is AMF and the consumer NF is other than MB-SMF, the request may include:</w:t>
      </w:r>
    </w:p>
    <w:p w14:paraId="19DCD36B" w14:textId="77777777" w:rsidR="0025063B" w:rsidRDefault="0025063B" w:rsidP="0025063B">
      <w:pPr>
        <w:pStyle w:val="B2"/>
        <w:rPr>
          <w:lang w:eastAsia="zh-CN"/>
        </w:rPr>
      </w:pPr>
      <w:r>
        <w:rPr>
          <w:lang w:eastAsia="zh-CN"/>
        </w:rPr>
        <w:t>-</w:t>
      </w:r>
      <w:r>
        <w:rPr>
          <w:lang w:eastAsia="zh-CN"/>
        </w:rPr>
        <w:tab/>
        <w:t>AMF region, AMF Set, GUAMI and Target TAI(s).</w:t>
      </w:r>
    </w:p>
    <w:p w14:paraId="47A77FD2" w14:textId="77777777" w:rsidR="0025063B" w:rsidRPr="00140E21" w:rsidRDefault="0025063B" w:rsidP="0025063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FDF6DDB" w14:textId="77777777" w:rsidR="0025063B" w:rsidRPr="00140E21" w:rsidRDefault="0025063B" w:rsidP="0025063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39867135" w14:textId="77777777" w:rsidR="0025063B" w:rsidRDefault="0025063B" w:rsidP="0025063B">
      <w:pPr>
        <w:pStyle w:val="B1"/>
        <w:rPr>
          <w:lang w:eastAsia="zh-CN"/>
        </w:rPr>
      </w:pPr>
      <w:r>
        <w:rPr>
          <w:lang w:eastAsia="zh-CN"/>
        </w:rPr>
        <w:t>-</w:t>
      </w:r>
      <w:r>
        <w:rPr>
          <w:lang w:eastAsia="zh-CN"/>
        </w:rPr>
        <w:tab/>
        <w:t>If the target NF is UDM, the request may include SUPI, GPSI, Internal Group ID and External Group ID.</w:t>
      </w:r>
    </w:p>
    <w:p w14:paraId="75B1C176" w14:textId="77777777" w:rsidR="0025063B" w:rsidRPr="00140E21" w:rsidRDefault="0025063B" w:rsidP="0025063B">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3F57C973" w14:textId="77777777" w:rsidR="0025063B" w:rsidRDefault="0025063B" w:rsidP="0025063B">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25D804BD" w14:textId="77777777" w:rsidR="0025063B" w:rsidRDefault="0025063B" w:rsidP="0025063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B3A96D5" w14:textId="77777777" w:rsidR="0025063B" w:rsidRPr="00140E21" w:rsidRDefault="0025063B" w:rsidP="0025063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41B950DB" w14:textId="77777777" w:rsidR="0025063B" w:rsidRPr="00140E21" w:rsidRDefault="0025063B" w:rsidP="0025063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D5FB58D" w14:textId="77777777" w:rsidR="0025063B" w:rsidRDefault="0025063B" w:rsidP="0025063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BC4D3D0" w14:textId="77777777" w:rsidR="0025063B" w:rsidRDefault="0025063B" w:rsidP="0025063B">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28FEBA7D" w14:textId="77777777" w:rsidR="0025063B" w:rsidRDefault="0025063B" w:rsidP="0025063B">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4F4524C7" w14:textId="77777777" w:rsidR="0025063B" w:rsidRDefault="0025063B" w:rsidP="0025063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AA0B831" w14:textId="77777777" w:rsidR="0025063B" w:rsidRDefault="0025063B" w:rsidP="0025063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2C6F7BB" w14:textId="77777777" w:rsidR="0025063B" w:rsidRDefault="0025063B" w:rsidP="0025063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61AA928"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57D856D8" w14:textId="77777777" w:rsidR="0025063B" w:rsidRDefault="0025063B" w:rsidP="0025063B">
      <w:pPr>
        <w:pStyle w:val="B2"/>
        <w:rPr>
          <w:rFonts w:eastAsia="DengXian"/>
          <w:lang w:eastAsia="zh-CN"/>
        </w:rPr>
      </w:pPr>
      <w:r>
        <w:rPr>
          <w:rFonts w:eastAsia="DengXian"/>
          <w:lang w:eastAsia="zh-CN"/>
        </w:rPr>
        <w:lastRenderedPageBreak/>
        <w:t>-</w:t>
      </w:r>
      <w:r>
        <w:rPr>
          <w:rFonts w:eastAsia="DengXian"/>
          <w:lang w:eastAsia="zh-CN"/>
        </w:rPr>
        <w:tab/>
        <w:t>TAI(s).</w:t>
      </w:r>
    </w:p>
    <w:p w14:paraId="21888B37"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0E51824B"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68002B65"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698DABB6"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7B016624"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w:t>
      </w:r>
    </w:p>
    <w:p w14:paraId="7FB86B09"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60EF3121"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533C9860" w14:textId="77777777" w:rsidR="0025063B" w:rsidRPr="00140E21" w:rsidRDefault="0025063B" w:rsidP="0025063B">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6AE8F76" w14:textId="77777777" w:rsidR="0025063B" w:rsidRDefault="0025063B" w:rsidP="0025063B">
      <w:pPr>
        <w:pStyle w:val="NO"/>
      </w:pPr>
      <w:r>
        <w:t>NOTE 8:</w:t>
      </w:r>
      <w:r>
        <w:tab/>
        <w:t>Analytics metadata provisioning capability is only applicable when NF service consumer is NWDAF.</w:t>
      </w:r>
    </w:p>
    <w:p w14:paraId="01C293FD" w14:textId="77777777" w:rsidR="0025063B" w:rsidRDefault="0025063B" w:rsidP="0025063B">
      <w:pPr>
        <w:pStyle w:val="NO"/>
      </w:pPr>
      <w:r>
        <w:t>NOTE 9:</w:t>
      </w:r>
      <w:r>
        <w:tab/>
        <w:t>NF consumer information such as vendor ID is defined in stage 3.</w:t>
      </w:r>
    </w:p>
    <w:p w14:paraId="20B3F687" w14:textId="77777777" w:rsidR="0025063B" w:rsidRDefault="0025063B" w:rsidP="0025063B">
      <w:pPr>
        <w:pStyle w:val="B1"/>
      </w:pPr>
      <w:r>
        <w:t>-</w:t>
      </w:r>
      <w:r>
        <w:tab/>
        <w:t>If target NF is ADRF, the request may include:</w:t>
      </w:r>
    </w:p>
    <w:p w14:paraId="33055391" w14:textId="77777777" w:rsidR="0025063B" w:rsidRDefault="0025063B" w:rsidP="0025063B">
      <w:pPr>
        <w:pStyle w:val="B2"/>
      </w:pPr>
      <w:r>
        <w:t>-</w:t>
      </w:r>
      <w:r>
        <w:tab/>
        <w:t>Data and analytics storage and retrieval capability.</w:t>
      </w:r>
    </w:p>
    <w:p w14:paraId="6E63A6D5" w14:textId="77777777" w:rsidR="0025063B" w:rsidRDefault="0025063B" w:rsidP="0025063B">
      <w:pPr>
        <w:pStyle w:val="B2"/>
      </w:pPr>
      <w:r>
        <w:t>-</w:t>
      </w:r>
      <w:r>
        <w:tab/>
        <w:t>ML model storage and retrieval capability.</w:t>
      </w:r>
    </w:p>
    <w:p w14:paraId="00042C53" w14:textId="77777777" w:rsidR="0025063B" w:rsidRDefault="0025063B" w:rsidP="0025063B">
      <w:pPr>
        <w:pStyle w:val="B1"/>
      </w:pPr>
      <w:r>
        <w:tab/>
        <w:t>Details about ADRF discovery and selection are described in clause 6.3.20 of TS 23.501 [2].</w:t>
      </w:r>
    </w:p>
    <w:p w14:paraId="3B2511D8" w14:textId="77777777" w:rsidR="0025063B" w:rsidRPr="00140E21" w:rsidRDefault="0025063B" w:rsidP="0025063B">
      <w:pPr>
        <w:pStyle w:val="B1"/>
      </w:pPr>
      <w:r w:rsidRPr="00140E21">
        <w:t>-</w:t>
      </w:r>
      <w:r w:rsidRPr="00140E21">
        <w:tab/>
        <w:t>If the target NF is HSS, the request may include IMPI and/or IMPU and/or HSS Group ID.</w:t>
      </w:r>
    </w:p>
    <w:p w14:paraId="182A4CF6" w14:textId="77777777" w:rsidR="0025063B" w:rsidRPr="00140E21" w:rsidRDefault="0025063B" w:rsidP="0025063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9D73144" w14:textId="77777777" w:rsidR="0025063B" w:rsidRDefault="0025063B" w:rsidP="0025063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F89C483" w14:textId="77777777" w:rsidR="0025063B" w:rsidRDefault="0025063B" w:rsidP="0025063B">
      <w:pPr>
        <w:pStyle w:val="NO"/>
      </w:pPr>
      <w:r>
        <w:t>NOTE 10:</w:t>
      </w:r>
      <w:r>
        <w:tab/>
        <w:t>TS 29.510 [37] specifies the mechanism to identify equivalent NF Service Sets.</w:t>
      </w:r>
    </w:p>
    <w:p w14:paraId="2344A205" w14:textId="77777777" w:rsidR="0025063B" w:rsidRPr="00140E21" w:rsidRDefault="0025063B" w:rsidP="0025063B">
      <w:pPr>
        <w:pStyle w:val="B1"/>
      </w:pPr>
      <w:r w:rsidRPr="00140E21">
        <w:t>-</w:t>
      </w:r>
      <w:r w:rsidRPr="00140E21">
        <w:tab/>
        <w:t>If the NF service consumer needs to discover NF service producer instance(s) in the NF Set, the request includes the target NF Set ID of the producer.</w:t>
      </w:r>
    </w:p>
    <w:p w14:paraId="1B0857C9" w14:textId="77777777" w:rsidR="0025063B" w:rsidRDefault="0025063B" w:rsidP="0025063B">
      <w:pPr>
        <w:pStyle w:val="B1"/>
      </w:pPr>
      <w:r w:rsidRPr="00140E21">
        <w:t>-</w:t>
      </w:r>
      <w:r w:rsidRPr="00140E21">
        <w:tab/>
        <w:t>If the target NF is SMF, the request may include</w:t>
      </w:r>
      <w:r>
        <w:t>:</w:t>
      </w:r>
    </w:p>
    <w:p w14:paraId="2A1C75D0" w14:textId="77777777" w:rsidR="0025063B" w:rsidRPr="00140E21" w:rsidRDefault="0025063B" w:rsidP="0025063B">
      <w:pPr>
        <w:pStyle w:val="B2"/>
      </w:pPr>
      <w:r>
        <w:t>-</w:t>
      </w:r>
      <w:r>
        <w:tab/>
      </w:r>
      <w:r w:rsidRPr="00140E21">
        <w:t>the UE location (TAI)</w:t>
      </w:r>
      <w:r>
        <w:t>; or</w:t>
      </w:r>
    </w:p>
    <w:p w14:paraId="20E08475" w14:textId="77777777" w:rsidR="0025063B" w:rsidRPr="00140E21" w:rsidRDefault="0025063B" w:rsidP="0025063B">
      <w:pPr>
        <w:pStyle w:val="B2"/>
      </w:pPr>
      <w:r>
        <w:t>-</w:t>
      </w:r>
      <w:r>
        <w:tab/>
        <w:t>TAI list.</w:t>
      </w:r>
    </w:p>
    <w:p w14:paraId="60463273" w14:textId="77777777" w:rsidR="0025063B" w:rsidRPr="00140E21" w:rsidRDefault="0025063B" w:rsidP="0025063B">
      <w:pPr>
        <w:pStyle w:val="B1"/>
      </w:pPr>
      <w:r w:rsidRPr="00140E21">
        <w:t>-</w:t>
      </w:r>
      <w:r w:rsidRPr="00140E21">
        <w:tab/>
        <w:t>If the target NF is P-CSCF, the request may include UE location information, UE IP address/IP prefix, Access Type.</w:t>
      </w:r>
    </w:p>
    <w:p w14:paraId="000A5D98" w14:textId="77777777" w:rsidR="0025063B" w:rsidRPr="00140E21" w:rsidRDefault="0025063B" w:rsidP="0025063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8B52E57" w14:textId="77777777" w:rsidR="0025063B" w:rsidRDefault="0025063B" w:rsidP="0025063B">
      <w:pPr>
        <w:pStyle w:val="B1"/>
      </w:pPr>
      <w:r>
        <w:t>-</w:t>
      </w:r>
      <w:r>
        <w:tab/>
        <w:t>If the target NF is SMF, the request may include the Control Plane CIoT 5GS Optimisation Indication or User Plane CIoT 5GS Optimisation Indication.</w:t>
      </w:r>
    </w:p>
    <w:p w14:paraId="6413AD57" w14:textId="24BEB638" w:rsidR="0025063B" w:rsidRDefault="0025063B" w:rsidP="0025063B">
      <w:pPr>
        <w:pStyle w:val="B1"/>
      </w:pPr>
      <w:r>
        <w:lastRenderedPageBreak/>
        <w:t>-</w:t>
      </w:r>
      <w:r>
        <w:tab/>
        <w:t>If the target NF is NSACF, the request may include S-NSSAI(s) of the NSACF located network and served by NSACF, NSAC</w:t>
      </w:r>
      <w:del w:id="28" w:author="Nokia" w:date="2023-11-03T10:41:00Z">
        <w:r w:rsidDel="003E340D">
          <w:delText xml:space="preserve">F </w:delText>
        </w:r>
      </w:del>
      <w:del w:id="29" w:author="Nokia" w:date="2023-10-27T12:59:00Z">
        <w:r w:rsidDel="00525170">
          <w:delText xml:space="preserve">Serving </w:delText>
        </w:r>
      </w:del>
      <w:ins w:id="30" w:author="Nokia" w:date="2023-10-27T12:59:00Z">
        <w:r>
          <w:t xml:space="preserve">Service </w:t>
        </w:r>
      </w:ins>
      <w:r>
        <w:t xml:space="preserve">Area </w:t>
      </w:r>
      <w:ins w:id="31" w:author="Nokia" w:date="2023-10-27T12:59:00Z">
        <w:r>
          <w:t xml:space="preserve">Identifier </w:t>
        </w:r>
      </w:ins>
      <w:del w:id="32" w:author="Nokia" w:date="2023-10-27T12:59:00Z">
        <w:r w:rsidDel="00525170">
          <w:delText>information</w:delText>
        </w:r>
      </w:del>
      <w:r>
        <w:t xml:space="preserve"> and NSACF service capability. Details about NSACF discovery and selection are described in clause 6.3.22 of TS 23.501 [2].</w:t>
      </w:r>
    </w:p>
    <w:p w14:paraId="568B486E" w14:textId="77777777" w:rsidR="0025063B" w:rsidRDefault="0025063B" w:rsidP="0025063B">
      <w:pPr>
        <w:pStyle w:val="B1"/>
      </w:pPr>
      <w:r>
        <w:t>-</w:t>
      </w:r>
      <w:r>
        <w:tab/>
        <w:t>If the target NF is SCP, the request may include information about:</w:t>
      </w:r>
    </w:p>
    <w:p w14:paraId="38667CC0" w14:textId="77777777" w:rsidR="0025063B" w:rsidRDefault="0025063B" w:rsidP="0025063B">
      <w:pPr>
        <w:pStyle w:val="B2"/>
      </w:pPr>
      <w:r>
        <w:t>-</w:t>
      </w:r>
      <w:r>
        <w:tab/>
        <w:t>SCP domain(s).</w:t>
      </w:r>
    </w:p>
    <w:p w14:paraId="4ECCB4F4" w14:textId="77777777" w:rsidR="0025063B" w:rsidRDefault="0025063B" w:rsidP="0025063B">
      <w:pPr>
        <w:pStyle w:val="B2"/>
      </w:pPr>
      <w:r>
        <w:t>-</w:t>
      </w:r>
      <w:r>
        <w:tab/>
        <w:t>Remote PLMN reachable through SCP.</w:t>
      </w:r>
    </w:p>
    <w:p w14:paraId="1E46E15D" w14:textId="77777777" w:rsidR="0025063B" w:rsidRDefault="0025063B" w:rsidP="0025063B">
      <w:pPr>
        <w:pStyle w:val="B2"/>
      </w:pPr>
      <w:r>
        <w:t>-</w:t>
      </w:r>
      <w:r>
        <w:tab/>
        <w:t>Endpoint addresses or Address Domain(s) (e.g. IP Address or FQDN ranges) accessible via the SCP.</w:t>
      </w:r>
    </w:p>
    <w:p w14:paraId="204075C4" w14:textId="77777777" w:rsidR="0025063B" w:rsidRDefault="0025063B" w:rsidP="0025063B">
      <w:pPr>
        <w:pStyle w:val="B2"/>
      </w:pPr>
      <w:r>
        <w:t>-</w:t>
      </w:r>
      <w:r>
        <w:tab/>
        <w:t>NF sets of NFs served by the SCP.</w:t>
      </w:r>
    </w:p>
    <w:p w14:paraId="63F2B6E5" w14:textId="77777777" w:rsidR="0025063B" w:rsidRDefault="0025063B" w:rsidP="0025063B">
      <w:pPr>
        <w:pStyle w:val="B1"/>
      </w:pPr>
      <w:r>
        <w:t>-</w:t>
      </w:r>
      <w:r>
        <w:tab/>
        <w:t>If the target NF is MB-SMF, the request may include UE location (i.e. TAI), MBS Session ID and Area Session ID. Details about MB-SMF discovery and selection are described in TS 23.247 [78].</w:t>
      </w:r>
    </w:p>
    <w:p w14:paraId="715F4F19" w14:textId="77777777" w:rsidR="0025063B" w:rsidRDefault="0025063B" w:rsidP="0025063B">
      <w:pPr>
        <w:pStyle w:val="B1"/>
      </w:pPr>
      <w:r>
        <w:t>-</w:t>
      </w:r>
      <w:r>
        <w:tab/>
        <w:t>If the target NF is 5G DDNMF, the request may include SUPI, IP Address or FQDN of 5G DDNMF.</w:t>
      </w:r>
    </w:p>
    <w:p w14:paraId="706A5F1A" w14:textId="77777777" w:rsidR="0025063B" w:rsidRDefault="0025063B" w:rsidP="0025063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3BCF4D60" w14:textId="77777777" w:rsidR="0025063B" w:rsidRDefault="0025063B" w:rsidP="0025063B">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1AD82921" w14:textId="77777777" w:rsidR="0025063B" w:rsidRDefault="0025063B" w:rsidP="0025063B">
      <w:pPr>
        <w:pStyle w:val="B1"/>
      </w:pPr>
      <w:r>
        <w:t>-</w:t>
      </w:r>
      <w:r>
        <w:tab/>
        <w:t>If the target NF is AMF, the request may include the support of SNPN Onboarding to indicate whether the target NF instance supports SNPN Onboarding or not.</w:t>
      </w:r>
    </w:p>
    <w:p w14:paraId="71AE94E0" w14:textId="77777777" w:rsidR="0025063B" w:rsidRDefault="0025063B" w:rsidP="0025063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19256ED" w14:textId="77777777" w:rsidR="0025063B" w:rsidRDefault="0025063B" w:rsidP="0025063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761D9E2E" w14:textId="77777777" w:rsidR="0025063B" w:rsidRDefault="0025063B" w:rsidP="0025063B">
      <w:pPr>
        <w:pStyle w:val="B1"/>
      </w:pPr>
      <w:r>
        <w:t>-</w:t>
      </w:r>
      <w:r>
        <w:tab/>
        <w:t>If the target NF is NSSAAF, the request may include SUPI or Internal Group ID.</w:t>
      </w:r>
    </w:p>
    <w:p w14:paraId="694A53FA" w14:textId="77777777" w:rsidR="0025063B" w:rsidRDefault="0025063B" w:rsidP="0025063B">
      <w:pPr>
        <w:pStyle w:val="B1"/>
      </w:pPr>
      <w:r>
        <w:t>-</w:t>
      </w:r>
      <w:r>
        <w:tab/>
        <w:t>If the target NF is DCSF, the request may include IMPU of calling party, SIP URI or Tel URI of called party.</w:t>
      </w:r>
    </w:p>
    <w:p w14:paraId="63849508" w14:textId="77777777" w:rsidR="0025063B" w:rsidRDefault="0025063B" w:rsidP="0025063B">
      <w:pPr>
        <w:pStyle w:val="B1"/>
      </w:pPr>
      <w:r>
        <w:t>-</w:t>
      </w:r>
      <w:r>
        <w:tab/>
        <w:t>If the target NF is MF, the request may include the list of required data channel media capabilities or MF location information as specified in TS 23.228 [55].</w:t>
      </w:r>
    </w:p>
    <w:p w14:paraId="70562D5E" w14:textId="77777777" w:rsidR="0025063B" w:rsidRDefault="0025063B" w:rsidP="0025063B">
      <w:pPr>
        <w:pStyle w:val="B1"/>
      </w:pPr>
      <w:r>
        <w:t>-</w:t>
      </w:r>
      <w:r>
        <w:tab/>
        <w:t>If the target NF is MRF or MRFP, it includes the list of required IMS media services (as defined in TS 23.228 [55]).</w:t>
      </w:r>
    </w:p>
    <w:p w14:paraId="35176AB5" w14:textId="77777777" w:rsidR="0025063B" w:rsidRPr="00140E21" w:rsidRDefault="0025063B" w:rsidP="0025063B">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E656975" w14:textId="77777777" w:rsidR="0025063B" w:rsidRPr="00140E21" w:rsidRDefault="0025063B" w:rsidP="0025063B">
      <w:r w:rsidRPr="00140E21">
        <w:rPr>
          <w:lang w:eastAsia="zh-CN"/>
        </w:rPr>
        <w:t>Endpoint Address(es) may be a list of IP addresses or an FQDN for the NF service instance.</w:t>
      </w:r>
    </w:p>
    <w:p w14:paraId="738BA72F" w14:textId="77777777" w:rsidR="0025063B" w:rsidRPr="00140E21" w:rsidRDefault="0025063B" w:rsidP="0025063B">
      <w:pPr>
        <w:pStyle w:val="NO"/>
      </w:pPr>
      <w:r>
        <w:t>NOTE 11:</w:t>
      </w:r>
      <w:r>
        <w:tab/>
        <w:t>SCPs does not have any service instances.</w:t>
      </w:r>
    </w:p>
    <w:p w14:paraId="4F99B5AD" w14:textId="77777777" w:rsidR="0025063B" w:rsidRPr="00140E21" w:rsidRDefault="0025063B" w:rsidP="0025063B">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56DB9493" w14:textId="77777777" w:rsidR="0025063B" w:rsidRPr="00140E21" w:rsidRDefault="0025063B" w:rsidP="0025063B">
      <w:pPr>
        <w:pStyle w:val="B1"/>
        <w:rPr>
          <w:lang w:eastAsia="ko-KR"/>
        </w:rPr>
      </w:pPr>
      <w:r w:rsidRPr="00140E21">
        <w:rPr>
          <w:lang w:eastAsia="ko-KR"/>
        </w:rPr>
        <w:t>-</w:t>
      </w:r>
      <w:r w:rsidRPr="00140E21">
        <w:rPr>
          <w:lang w:eastAsia="ko-KR"/>
        </w:rPr>
        <w:tab/>
        <w:t>NF load information.</w:t>
      </w:r>
    </w:p>
    <w:p w14:paraId="40DFA65E" w14:textId="77777777" w:rsidR="0025063B" w:rsidRDefault="0025063B" w:rsidP="0025063B">
      <w:pPr>
        <w:pStyle w:val="B1"/>
        <w:rPr>
          <w:lang w:eastAsia="ko-KR"/>
        </w:rPr>
      </w:pPr>
      <w:r>
        <w:rPr>
          <w:lang w:eastAsia="ko-KR"/>
        </w:rPr>
        <w:t>-</w:t>
      </w:r>
      <w:r>
        <w:rPr>
          <w:lang w:eastAsia="ko-KR"/>
        </w:rPr>
        <w:tab/>
        <w:t>NF capacity information.</w:t>
      </w:r>
    </w:p>
    <w:p w14:paraId="5EFE2B41" w14:textId="77777777" w:rsidR="0025063B" w:rsidRDefault="0025063B" w:rsidP="0025063B">
      <w:pPr>
        <w:pStyle w:val="B1"/>
        <w:rPr>
          <w:lang w:eastAsia="ko-KR"/>
        </w:rPr>
      </w:pPr>
      <w:r>
        <w:rPr>
          <w:lang w:eastAsia="ko-KR"/>
        </w:rPr>
        <w:t>-</w:t>
      </w:r>
      <w:r>
        <w:rPr>
          <w:lang w:eastAsia="ko-KR"/>
        </w:rPr>
        <w:tab/>
        <w:t>NF priority information.</w:t>
      </w:r>
    </w:p>
    <w:p w14:paraId="57CE44EA" w14:textId="77777777" w:rsidR="0025063B" w:rsidRPr="00140E21" w:rsidRDefault="0025063B" w:rsidP="0025063B">
      <w:pPr>
        <w:pStyle w:val="B1"/>
        <w:rPr>
          <w:lang w:eastAsia="ko-KR"/>
        </w:rPr>
      </w:pPr>
      <w:r w:rsidRPr="00140E21">
        <w:rPr>
          <w:lang w:eastAsia="ko-KR"/>
        </w:rPr>
        <w:lastRenderedPageBreak/>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F3698DB" w14:textId="77777777" w:rsidR="0025063B" w:rsidRPr="00140E21" w:rsidRDefault="0025063B" w:rsidP="0025063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C92C6DA" w14:textId="77777777" w:rsidR="0025063B" w:rsidRPr="00140E21" w:rsidRDefault="0025063B" w:rsidP="0025063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5E362FF" w14:textId="77777777" w:rsidR="0025063B" w:rsidRPr="00140E21" w:rsidRDefault="0025063B" w:rsidP="0025063B">
      <w:pPr>
        <w:pStyle w:val="B1"/>
        <w:rPr>
          <w:lang w:eastAsia="ko-KR"/>
        </w:rPr>
      </w:pPr>
      <w:r w:rsidRPr="00140E21">
        <w:rPr>
          <w:lang w:eastAsia="ko-KR"/>
        </w:rPr>
        <w:t>-</w:t>
      </w:r>
      <w:r w:rsidRPr="00140E21">
        <w:rPr>
          <w:lang w:eastAsia="ko-KR"/>
        </w:rPr>
        <w:tab/>
        <w:t>If the target NF is HSS, it can include HSS Group ID.</w:t>
      </w:r>
    </w:p>
    <w:p w14:paraId="2F59CD9E" w14:textId="77777777" w:rsidR="0025063B" w:rsidRPr="00140E21" w:rsidRDefault="0025063B" w:rsidP="0025063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31FF57" w14:textId="77777777" w:rsidR="0025063B" w:rsidRPr="00140E21" w:rsidRDefault="0025063B" w:rsidP="0025063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01D7762" w14:textId="77777777" w:rsidR="0025063B" w:rsidRPr="00140E21" w:rsidRDefault="0025063B" w:rsidP="0025063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579CF15" w14:textId="77777777" w:rsidR="0025063B" w:rsidRPr="00140E21" w:rsidRDefault="0025063B" w:rsidP="0025063B">
      <w:pPr>
        <w:pStyle w:val="B1"/>
        <w:rPr>
          <w:lang w:eastAsia="ko-KR"/>
        </w:rPr>
      </w:pPr>
      <w:r w:rsidRPr="00140E21">
        <w:rPr>
          <w:lang w:eastAsia="ko-KR"/>
        </w:rPr>
        <w:t>-</w:t>
      </w:r>
      <w:r w:rsidRPr="00140E21">
        <w:rPr>
          <w:lang w:eastAsia="ko-KR"/>
        </w:rPr>
        <w:tab/>
        <w:t>For the UPF Management: UPF Provisioning Information as defined in clause 4.17.6.</w:t>
      </w:r>
    </w:p>
    <w:p w14:paraId="7D0A225B" w14:textId="77777777" w:rsidR="0025063B" w:rsidRPr="00140E21" w:rsidRDefault="0025063B" w:rsidP="0025063B">
      <w:pPr>
        <w:pStyle w:val="B1"/>
        <w:rPr>
          <w:lang w:eastAsia="ko-KR"/>
        </w:rPr>
      </w:pPr>
      <w:r w:rsidRPr="00140E21">
        <w:rPr>
          <w:lang w:eastAsia="ko-KR"/>
        </w:rPr>
        <w:t>-</w:t>
      </w:r>
      <w:r w:rsidRPr="00140E21">
        <w:rPr>
          <w:lang w:eastAsia="ko-KR"/>
        </w:rPr>
        <w:tab/>
        <w:t>S-NSSAI(s) and the associated NSI ID(s) (if available).</w:t>
      </w:r>
    </w:p>
    <w:p w14:paraId="08D4F313" w14:textId="77777777" w:rsidR="0025063B" w:rsidRPr="00140E21" w:rsidRDefault="0025063B" w:rsidP="0025063B">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C7DD6AC" w14:textId="77777777" w:rsidR="0025063B" w:rsidRPr="00140E21" w:rsidRDefault="0025063B" w:rsidP="0025063B">
      <w:pPr>
        <w:pStyle w:val="B1"/>
        <w:rPr>
          <w:lang w:eastAsia="ko-KR"/>
        </w:rPr>
      </w:pPr>
      <w:r w:rsidRPr="00140E21">
        <w:rPr>
          <w:lang w:eastAsia="ko-KR"/>
        </w:rPr>
        <w:t>-</w:t>
      </w:r>
      <w:r w:rsidRPr="00140E21">
        <w:rPr>
          <w:lang w:eastAsia="ko-KR"/>
        </w:rPr>
        <w:tab/>
        <w:t>TAI(s).</w:t>
      </w:r>
    </w:p>
    <w:p w14:paraId="32A17C39" w14:textId="77777777" w:rsidR="0025063B" w:rsidRPr="00140E21" w:rsidRDefault="0025063B" w:rsidP="0025063B">
      <w:pPr>
        <w:pStyle w:val="B1"/>
        <w:rPr>
          <w:lang w:eastAsia="ko-KR"/>
        </w:rPr>
      </w:pPr>
      <w:r w:rsidRPr="00140E21">
        <w:rPr>
          <w:lang w:eastAsia="ko-KR"/>
        </w:rPr>
        <w:t>-</w:t>
      </w:r>
      <w:r w:rsidRPr="00140E21">
        <w:rPr>
          <w:lang w:eastAsia="ko-KR"/>
        </w:rPr>
        <w:tab/>
        <w:t>PLMN ID.</w:t>
      </w:r>
    </w:p>
    <w:p w14:paraId="7827545F" w14:textId="77777777" w:rsidR="0025063B" w:rsidRPr="00140E21" w:rsidRDefault="0025063B" w:rsidP="0025063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7DCAD29" w14:textId="77777777" w:rsidR="0025063B" w:rsidRDefault="0025063B" w:rsidP="0025063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7EBC00F" w14:textId="77777777" w:rsidR="0025063B" w:rsidRDefault="0025063B" w:rsidP="0025063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A33C1D5" w14:textId="77777777" w:rsidR="0025063B" w:rsidRDefault="0025063B" w:rsidP="0025063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EA00609" w14:textId="77777777" w:rsidR="0025063B" w:rsidRDefault="0025063B" w:rsidP="0025063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C145246" w14:textId="77777777" w:rsidR="0025063B" w:rsidRDefault="0025063B" w:rsidP="0025063B">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2A51A73" w14:textId="77777777" w:rsidR="0025063B" w:rsidRDefault="0025063B" w:rsidP="0025063B">
      <w:pPr>
        <w:pStyle w:val="B2"/>
        <w:rPr>
          <w:lang w:eastAsia="ko-KR"/>
        </w:rPr>
      </w:pPr>
      <w:r>
        <w:rPr>
          <w:lang w:eastAsia="ko-KR"/>
        </w:rPr>
        <w:t>-</w:t>
      </w:r>
      <w:r>
        <w:rPr>
          <w:lang w:eastAsia="ko-KR"/>
        </w:rPr>
        <w:tab/>
        <w:t>Supported Analytics Delay per Analytics ID.</w:t>
      </w:r>
    </w:p>
    <w:p w14:paraId="52F49182" w14:textId="77777777" w:rsidR="0025063B" w:rsidRDefault="0025063B" w:rsidP="0025063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B7EF901" w14:textId="77777777" w:rsidR="0025063B" w:rsidRDefault="0025063B" w:rsidP="0025063B">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FL client, if available) and Time interval supporting FL, if available (see clause 5.2 of TS 23.288 [50]).</w:t>
      </w:r>
    </w:p>
    <w:p w14:paraId="21234780" w14:textId="77777777" w:rsidR="0025063B" w:rsidRPr="00140E21" w:rsidRDefault="0025063B" w:rsidP="0025063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17AAC73" w14:textId="77777777" w:rsidR="0025063B" w:rsidRDefault="0025063B" w:rsidP="0025063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A36A566" w14:textId="77777777" w:rsidR="0025063B" w:rsidRDefault="0025063B" w:rsidP="0025063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D7409ED" w14:textId="77777777" w:rsidR="0025063B" w:rsidRPr="00140E21" w:rsidRDefault="0025063B" w:rsidP="0025063B">
      <w:pPr>
        <w:pStyle w:val="B1"/>
        <w:rPr>
          <w:lang w:eastAsia="ko-KR"/>
        </w:rPr>
      </w:pPr>
      <w:r w:rsidRPr="00140E21">
        <w:rPr>
          <w:lang w:eastAsia="ko-KR"/>
        </w:rPr>
        <w:t>-</w:t>
      </w:r>
      <w:r w:rsidRPr="00140E21">
        <w:rPr>
          <w:lang w:eastAsia="ko-KR"/>
        </w:rPr>
        <w:tab/>
        <w:t>NF Set ID.</w:t>
      </w:r>
    </w:p>
    <w:p w14:paraId="47ADBB10" w14:textId="77777777" w:rsidR="0025063B" w:rsidRPr="00140E21" w:rsidRDefault="0025063B" w:rsidP="0025063B">
      <w:pPr>
        <w:pStyle w:val="B1"/>
        <w:rPr>
          <w:lang w:eastAsia="ko-KR"/>
        </w:rPr>
      </w:pPr>
      <w:r w:rsidRPr="00140E21">
        <w:rPr>
          <w:lang w:eastAsia="ko-KR"/>
        </w:rPr>
        <w:t>-</w:t>
      </w:r>
      <w:r w:rsidRPr="00140E21">
        <w:rPr>
          <w:lang w:eastAsia="ko-KR"/>
        </w:rPr>
        <w:tab/>
        <w:t>NF Service Set ID.</w:t>
      </w:r>
    </w:p>
    <w:p w14:paraId="6EEE3937" w14:textId="77777777" w:rsidR="0025063B" w:rsidRPr="00140E21" w:rsidRDefault="0025063B" w:rsidP="0025063B">
      <w:pPr>
        <w:pStyle w:val="B1"/>
        <w:rPr>
          <w:lang w:eastAsia="ko-KR"/>
        </w:rPr>
      </w:pPr>
      <w:r w:rsidRPr="00140E21">
        <w:rPr>
          <w:lang w:eastAsia="ko-KR"/>
        </w:rPr>
        <w:lastRenderedPageBreak/>
        <w:t>-</w:t>
      </w:r>
      <w:r w:rsidRPr="00140E21">
        <w:rPr>
          <w:lang w:eastAsia="ko-KR"/>
        </w:rPr>
        <w:tab/>
        <w:t>If the target NF is SMF, it may include the SMF(s) Service Area.</w:t>
      </w:r>
    </w:p>
    <w:p w14:paraId="4415DC1B" w14:textId="77777777" w:rsidR="0025063B" w:rsidRPr="00140E21" w:rsidRDefault="0025063B" w:rsidP="0025063B">
      <w:pPr>
        <w:pStyle w:val="NO"/>
      </w:pPr>
      <w:r w:rsidRPr="00140E21">
        <w:t>NOTE </w:t>
      </w:r>
      <w:r>
        <w:t>14</w:t>
      </w:r>
      <w:r w:rsidRPr="00140E21">
        <w:t>:</w:t>
      </w:r>
      <w:r w:rsidRPr="00140E21">
        <w:tab/>
        <w:t>If no SMF Service Area is provided, the AMF assumes that a SMF can serve the whole PLMN.</w:t>
      </w:r>
    </w:p>
    <w:p w14:paraId="15A9CBA8" w14:textId="77777777" w:rsidR="0025063B" w:rsidRPr="00140E21" w:rsidRDefault="0025063B" w:rsidP="0025063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DF6A953" w14:textId="77777777" w:rsidR="0025063B" w:rsidRPr="00140E21" w:rsidRDefault="0025063B" w:rsidP="0025063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ACA9EF4" w14:textId="77777777" w:rsidR="0025063B" w:rsidRDefault="0025063B" w:rsidP="0025063B">
      <w:pPr>
        <w:pStyle w:val="B1"/>
        <w:rPr>
          <w:lang w:eastAsia="ko-KR"/>
        </w:rPr>
      </w:pPr>
      <w:r>
        <w:rPr>
          <w:lang w:eastAsia="ko-KR"/>
        </w:rPr>
        <w:t>-</w:t>
      </w:r>
      <w:r>
        <w:rPr>
          <w:lang w:eastAsia="ko-KR"/>
        </w:rPr>
        <w:tab/>
        <w:t>SCP domain the NF belongs to.</w:t>
      </w:r>
    </w:p>
    <w:p w14:paraId="7A40F39E" w14:textId="77777777" w:rsidR="0025063B" w:rsidRDefault="0025063B" w:rsidP="0025063B">
      <w:pPr>
        <w:pStyle w:val="NO"/>
      </w:pPr>
      <w:r>
        <w:t>NOTE 15:</w:t>
      </w:r>
      <w:r>
        <w:tab/>
        <w:t>Only one SCP domain is registered in NF profile for an NF.</w:t>
      </w:r>
    </w:p>
    <w:p w14:paraId="28CEF3B4" w14:textId="77777777" w:rsidR="0025063B" w:rsidRDefault="0025063B" w:rsidP="0025063B">
      <w:pPr>
        <w:pStyle w:val="B1"/>
        <w:rPr>
          <w:lang w:eastAsia="ko-KR"/>
        </w:rPr>
      </w:pPr>
      <w:r>
        <w:rPr>
          <w:lang w:eastAsia="ko-KR"/>
        </w:rPr>
        <w:t>-</w:t>
      </w:r>
      <w:r>
        <w:rPr>
          <w:lang w:eastAsia="ko-KR"/>
        </w:rPr>
        <w:tab/>
        <w:t>If the target is SCP:</w:t>
      </w:r>
    </w:p>
    <w:p w14:paraId="26680B3F" w14:textId="77777777" w:rsidR="0025063B" w:rsidRDefault="0025063B" w:rsidP="0025063B">
      <w:pPr>
        <w:pStyle w:val="B2"/>
      </w:pPr>
      <w:r>
        <w:t>-</w:t>
      </w:r>
      <w:r>
        <w:tab/>
        <w:t>SCP domain(s).</w:t>
      </w:r>
    </w:p>
    <w:p w14:paraId="008434FA" w14:textId="77777777" w:rsidR="0025063B" w:rsidRDefault="0025063B" w:rsidP="0025063B">
      <w:pPr>
        <w:pStyle w:val="B2"/>
      </w:pPr>
      <w:r>
        <w:t>-</w:t>
      </w:r>
      <w:r>
        <w:tab/>
        <w:t>Remote PLMNs reachable through SCP.</w:t>
      </w:r>
    </w:p>
    <w:p w14:paraId="6AF0FA10" w14:textId="77777777" w:rsidR="0025063B" w:rsidRDefault="0025063B" w:rsidP="0025063B">
      <w:pPr>
        <w:pStyle w:val="B2"/>
      </w:pPr>
      <w:r>
        <w:t>-</w:t>
      </w:r>
      <w:r>
        <w:tab/>
        <w:t>Endpoint addresses or Address Domain(s) (e.g. IP Address or FQDN ranges) accessible via the SCP.</w:t>
      </w:r>
    </w:p>
    <w:p w14:paraId="39B62E33" w14:textId="77777777" w:rsidR="0025063B" w:rsidRDefault="0025063B" w:rsidP="0025063B">
      <w:pPr>
        <w:pStyle w:val="B2"/>
      </w:pPr>
      <w:r>
        <w:t>-</w:t>
      </w:r>
      <w:r>
        <w:tab/>
        <w:t>NF sets of NFs served by the SCP.</w:t>
      </w:r>
    </w:p>
    <w:p w14:paraId="1D173F9C" w14:textId="77777777" w:rsidR="0025063B" w:rsidRDefault="0025063B" w:rsidP="0025063B">
      <w:pPr>
        <w:pStyle w:val="B1"/>
        <w:rPr>
          <w:lang w:eastAsia="ko-KR"/>
        </w:rPr>
      </w:pPr>
      <w:r>
        <w:rPr>
          <w:lang w:eastAsia="ko-KR"/>
        </w:rPr>
        <w:t>-</w:t>
      </w:r>
      <w:r>
        <w:rPr>
          <w:lang w:eastAsia="ko-KR"/>
        </w:rPr>
        <w:tab/>
        <w:t>If the target NF is 5G DDNMF, it may include IP Address or FQDN of 5G DDNMF.</w:t>
      </w:r>
    </w:p>
    <w:p w14:paraId="1FEFF86C" w14:textId="77777777" w:rsidR="0025063B" w:rsidRDefault="0025063B" w:rsidP="0025063B">
      <w:pPr>
        <w:pStyle w:val="B1"/>
      </w:pPr>
      <w:r>
        <w:t>-</w:t>
      </w:r>
      <w:r>
        <w:tab/>
        <w:t>If the target NF is MB-SMF, it may include the MBS Session ID(s), Area Session ID(s), corresponding MBS service area(s) as described in TS 23.247 [78].</w:t>
      </w:r>
    </w:p>
    <w:p w14:paraId="541A1C47" w14:textId="77777777" w:rsidR="0025063B" w:rsidRDefault="0025063B" w:rsidP="0025063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8BBAFDB" w14:textId="77777777" w:rsidR="0025063B" w:rsidRPr="00140E21" w:rsidRDefault="0025063B" w:rsidP="0025063B">
      <w:pPr>
        <w:rPr>
          <w:b/>
        </w:rPr>
      </w:pPr>
      <w:r w:rsidRPr="00140E21">
        <w:t>See clause 4.17.4 and 4.17.5 for details on the usage of this service operation.</w:t>
      </w:r>
    </w:p>
    <w:bookmarkEnd w:id="15"/>
    <w:bookmarkEnd w:id="1"/>
    <w:bookmarkEnd w:id="2"/>
    <w:bookmarkEnd w:id="3"/>
    <w:bookmarkEnd w:id="4"/>
    <w:p w14:paraId="35D505F0" w14:textId="77777777" w:rsidR="00EE3A45" w:rsidRDefault="00EE3A45" w:rsidP="00362F7E">
      <w:pPr>
        <w:pStyle w:val="Heading3"/>
      </w:pPr>
    </w:p>
    <w:bookmarkEnd w:id="5"/>
    <w:p w14:paraId="3144AA14" w14:textId="2FC0247E" w:rsidR="007C6201" w:rsidRPr="00E219EA" w:rsidRDefault="007C6201" w:rsidP="007C62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NO MORE </w:t>
      </w:r>
      <w:r w:rsidRPr="00E219EA">
        <w:rPr>
          <w:rFonts w:ascii="Arial" w:hAnsi="Arial"/>
          <w:i/>
          <w:color w:val="FF0000"/>
          <w:sz w:val="24"/>
          <w:lang w:val="en-US"/>
        </w:rPr>
        <w:t>CHANGE</w:t>
      </w:r>
      <w:r>
        <w:rPr>
          <w:rFonts w:ascii="Arial" w:hAnsi="Arial"/>
          <w:i/>
          <w:color w:val="FF0000"/>
          <w:sz w:val="24"/>
          <w:lang w:val="en-US"/>
        </w:rPr>
        <w:t>S</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5B74A" w14:textId="77777777" w:rsidR="00363733" w:rsidRDefault="00363733">
      <w:r>
        <w:separator/>
      </w:r>
    </w:p>
  </w:endnote>
  <w:endnote w:type="continuationSeparator" w:id="0">
    <w:p w14:paraId="26B69987" w14:textId="77777777" w:rsidR="00363733" w:rsidRDefault="00363733">
      <w:r>
        <w:continuationSeparator/>
      </w:r>
    </w:p>
  </w:endnote>
  <w:endnote w:type="continuationNotice" w:id="1">
    <w:p w14:paraId="3A69F5AE" w14:textId="77777777" w:rsidR="00363733" w:rsidRDefault="003637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51A30" w14:textId="77777777" w:rsidR="00363733" w:rsidRDefault="00363733">
      <w:r>
        <w:separator/>
      </w:r>
    </w:p>
  </w:footnote>
  <w:footnote w:type="continuationSeparator" w:id="0">
    <w:p w14:paraId="72C8451D" w14:textId="77777777" w:rsidR="00363733" w:rsidRDefault="00363733">
      <w:r>
        <w:continuationSeparator/>
      </w:r>
    </w:p>
  </w:footnote>
  <w:footnote w:type="continuationNotice" w:id="1">
    <w:p w14:paraId="78538DCD" w14:textId="77777777" w:rsidR="00363733" w:rsidRDefault="003637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00"/>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063B"/>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0FB6"/>
    <w:rsid w:val="002E37D0"/>
    <w:rsid w:val="002E472E"/>
    <w:rsid w:val="002E5DAB"/>
    <w:rsid w:val="002E65F5"/>
    <w:rsid w:val="002F10A5"/>
    <w:rsid w:val="002F67DF"/>
    <w:rsid w:val="003041F4"/>
    <w:rsid w:val="00305409"/>
    <w:rsid w:val="00305EA3"/>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2F7E"/>
    <w:rsid w:val="003632FB"/>
    <w:rsid w:val="00363733"/>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40D"/>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3B0E"/>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5170"/>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089D"/>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C6201"/>
    <w:rsid w:val="007D0493"/>
    <w:rsid w:val="007D08FC"/>
    <w:rsid w:val="007D3EDD"/>
    <w:rsid w:val="007D4B53"/>
    <w:rsid w:val="007D5C8C"/>
    <w:rsid w:val="007D65AD"/>
    <w:rsid w:val="007D6A07"/>
    <w:rsid w:val="007E4C30"/>
    <w:rsid w:val="007E5975"/>
    <w:rsid w:val="007F2F0B"/>
    <w:rsid w:val="007F3AAF"/>
    <w:rsid w:val="007F71D6"/>
    <w:rsid w:val="007F7259"/>
    <w:rsid w:val="00803705"/>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5E14"/>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4D"/>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2DD"/>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AF6898"/>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3A45"/>
    <w:rsid w:val="00EE3D40"/>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374"/>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6D55"/>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9_Xiamen_2023-10/Docs/S2-2310078.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13</Pages>
  <Words>6278</Words>
  <Characters>31019</Characters>
  <Application>Microsoft Office Word</Application>
  <DocSecurity>0</DocSecurity>
  <Lines>258</Lines>
  <Paragraphs>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37223</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1900-01-01T17:00:00Z</cp:lastPrinted>
  <dcterms:created xsi:type="dcterms:W3CDTF">2023-10-25T11:03:00Z</dcterms:created>
  <dcterms:modified xsi:type="dcterms:W3CDTF">2023-11-03T10:46:00Z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